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3C9" w:rsidRPr="004D7290" w:rsidRDefault="007B33C9" w:rsidP="0056079E">
      <w:pPr>
        <w:spacing w:line="360" w:lineRule="auto"/>
      </w:pPr>
      <w:r>
        <w:rPr>
          <w:rFonts w:ascii="Monotype Corsiva" w:hAnsi="Monotype Corsiva" w:cs="Monotype Corsiva"/>
          <w:b/>
          <w:bCs/>
          <w:i/>
          <w:iCs/>
          <w:color w:val="FF0000"/>
          <w:sz w:val="40"/>
          <w:szCs w:val="40"/>
          <w:lang w:val="en-US"/>
        </w:rPr>
        <w:t xml:space="preserve">                                            </w:t>
      </w:r>
      <w:r>
        <w:rPr>
          <w:rFonts w:ascii="Monotype Corsiva" w:hAnsi="Monotype Corsiva" w:cs="Monotype Corsiva"/>
          <w:b/>
          <w:bCs/>
          <w:i/>
          <w:iCs/>
          <w:color w:val="FF0000"/>
          <w:sz w:val="40"/>
          <w:szCs w:val="40"/>
        </w:rPr>
        <w:t xml:space="preserve">       </w:t>
      </w:r>
      <w:r>
        <w:rPr>
          <w:rFonts w:ascii="Monotype Corsiva" w:hAnsi="Monotype Corsiva" w:cs="Monotype Corsiva"/>
          <w:b/>
          <w:bCs/>
          <w:i/>
          <w:iCs/>
          <w:color w:val="FF0000"/>
          <w:sz w:val="40"/>
          <w:szCs w:val="40"/>
          <w:lang w:val="en-US"/>
        </w:rPr>
        <w:t xml:space="preserve">  </w:t>
      </w:r>
      <w:r w:rsidRPr="00057D71">
        <w:rPr>
          <w:rFonts w:ascii="Monotype Corsiva" w:hAnsi="Monotype Corsiva" w:cs="Monotype Corsiva"/>
          <w:b/>
          <w:bCs/>
          <w:i/>
          <w:iCs/>
          <w:color w:val="FF0000"/>
          <w:sz w:val="40"/>
          <w:szCs w:val="40"/>
        </w:rPr>
        <w:t>Авар адабият</w:t>
      </w:r>
      <w:r w:rsidRPr="00057D71">
        <w:rPr>
          <w:rFonts w:ascii="Monotype Corsiva" w:hAnsi="Monotype Corsiva" w:cs="Monotype Corsiva"/>
          <w:b/>
          <w:bCs/>
          <w:i/>
          <w:iCs/>
          <w:sz w:val="40"/>
          <w:szCs w:val="40"/>
        </w:rPr>
        <w:t xml:space="preserve">  </w:t>
      </w:r>
      <w:r w:rsidRPr="00B37BCD">
        <w:rPr>
          <w:rFonts w:ascii="Monotype Corsiva" w:hAnsi="Monotype Corsiva" w:cs="Monotype Corsiva"/>
          <w:b/>
          <w:bCs/>
          <w:i/>
          <w:iCs/>
          <w:color w:val="FF0000"/>
          <w:sz w:val="40"/>
          <w:szCs w:val="40"/>
        </w:rPr>
        <w:t xml:space="preserve">6 </w:t>
      </w:r>
      <w:r w:rsidRPr="00057D71">
        <w:rPr>
          <w:rFonts w:ascii="Monotype Corsiva" w:hAnsi="Monotype Corsiva" w:cs="Monotype Corsiva"/>
          <w:b/>
          <w:bCs/>
          <w:i/>
          <w:iCs/>
          <w:color w:val="FF0000"/>
          <w:sz w:val="40"/>
          <w:szCs w:val="40"/>
        </w:rPr>
        <w:t>класс</w:t>
      </w:r>
      <w:r>
        <w:rPr>
          <w:rFonts w:ascii="Monotype Corsiva" w:hAnsi="Monotype Corsiva" w:cs="Monotype Corsiva"/>
          <w:b/>
          <w:bCs/>
          <w:i/>
          <w:iCs/>
          <w:color w:val="FF0000"/>
          <w:sz w:val="40"/>
          <w:szCs w:val="40"/>
        </w:rPr>
        <w:t xml:space="preserve"> - 34 саг1ат.</w:t>
      </w:r>
      <w:r w:rsidRPr="00057D71">
        <w:rPr>
          <w:rFonts w:ascii="Monotype Corsiva" w:hAnsi="Monotype Corsiva" w:cs="Monotype Corsiva"/>
          <w:b/>
          <w:bCs/>
          <w:i/>
          <w:iCs/>
          <w:color w:val="FF0000"/>
          <w:sz w:val="40"/>
          <w:szCs w:val="40"/>
        </w:rPr>
        <w:t>.</w:t>
      </w:r>
    </w:p>
    <w:tbl>
      <w:tblPr>
        <w:tblW w:w="4758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1"/>
        <w:gridCol w:w="3596"/>
        <w:gridCol w:w="2410"/>
        <w:gridCol w:w="2272"/>
        <w:gridCol w:w="2125"/>
        <w:gridCol w:w="1989"/>
        <w:gridCol w:w="1701"/>
      </w:tblGrid>
      <w:tr w:rsidR="007B33C9" w:rsidRPr="00C20465">
        <w:tc>
          <w:tcPr>
            <w:tcW w:w="211" w:type="pct"/>
          </w:tcPr>
          <w:p w:rsidR="007B33C9" w:rsidRPr="00C20465" w:rsidRDefault="007B33C9" w:rsidP="00DF70EF">
            <w:pPr>
              <w:rPr>
                <w:b/>
                <w:bCs/>
                <w:color w:val="3366FF"/>
                <w:sz w:val="28"/>
                <w:szCs w:val="28"/>
              </w:rPr>
            </w:pPr>
            <w:r w:rsidRPr="00C20465">
              <w:rPr>
                <w:b/>
                <w:bCs/>
                <w:color w:val="3366FF"/>
                <w:sz w:val="28"/>
                <w:szCs w:val="28"/>
              </w:rPr>
              <w:t>№ п</w:t>
            </w:r>
            <w:r w:rsidRPr="00B37BCD">
              <w:rPr>
                <w:b/>
                <w:bCs/>
                <w:color w:val="3366FF"/>
                <w:sz w:val="28"/>
                <w:szCs w:val="28"/>
              </w:rPr>
              <w:t>/</w:t>
            </w:r>
            <w:r w:rsidRPr="00C20465">
              <w:rPr>
                <w:b/>
                <w:bCs/>
                <w:color w:val="3366FF"/>
                <w:sz w:val="28"/>
                <w:szCs w:val="28"/>
              </w:rPr>
              <w:t>п</w:t>
            </w:r>
          </w:p>
        </w:tc>
        <w:tc>
          <w:tcPr>
            <w:tcW w:w="1222" w:type="pct"/>
          </w:tcPr>
          <w:p w:rsidR="007B33C9" w:rsidRPr="00C20465" w:rsidRDefault="007B33C9" w:rsidP="00C20465">
            <w:pPr>
              <w:jc w:val="center"/>
              <w:rPr>
                <w:b/>
                <w:bCs/>
                <w:color w:val="3366FF"/>
                <w:sz w:val="28"/>
                <w:szCs w:val="28"/>
              </w:rPr>
            </w:pPr>
            <w:r>
              <w:rPr>
                <w:b/>
                <w:bCs/>
                <w:color w:val="3366FF"/>
                <w:sz w:val="28"/>
                <w:szCs w:val="28"/>
              </w:rPr>
              <w:t xml:space="preserve">Темы </w:t>
            </w:r>
          </w:p>
        </w:tc>
        <w:tc>
          <w:tcPr>
            <w:tcW w:w="819" w:type="pct"/>
          </w:tcPr>
          <w:p w:rsidR="007B33C9" w:rsidRPr="00C20465" w:rsidRDefault="007B33C9" w:rsidP="00C20465">
            <w:pPr>
              <w:jc w:val="center"/>
              <w:rPr>
                <w:b/>
                <w:bCs/>
                <w:color w:val="3366FF"/>
                <w:sz w:val="28"/>
                <w:szCs w:val="28"/>
              </w:rPr>
            </w:pPr>
            <w:r w:rsidRPr="00C20465">
              <w:rPr>
                <w:b/>
                <w:bCs/>
                <w:color w:val="3366FF"/>
                <w:sz w:val="28"/>
                <w:szCs w:val="28"/>
              </w:rPr>
              <w:t xml:space="preserve">Словарная </w:t>
            </w:r>
          </w:p>
          <w:p w:rsidR="007B33C9" w:rsidRPr="00C20465" w:rsidRDefault="007B33C9" w:rsidP="00C20465">
            <w:pPr>
              <w:jc w:val="center"/>
              <w:rPr>
                <w:b/>
                <w:bCs/>
                <w:color w:val="3366FF"/>
                <w:sz w:val="28"/>
                <w:szCs w:val="28"/>
              </w:rPr>
            </w:pPr>
            <w:r w:rsidRPr="00C20465">
              <w:rPr>
                <w:b/>
                <w:bCs/>
                <w:color w:val="3366FF"/>
                <w:sz w:val="28"/>
                <w:szCs w:val="28"/>
              </w:rPr>
              <w:t>работа</w:t>
            </w:r>
          </w:p>
        </w:tc>
        <w:tc>
          <w:tcPr>
            <w:tcW w:w="772" w:type="pct"/>
          </w:tcPr>
          <w:p w:rsidR="007B33C9" w:rsidRPr="00C20465" w:rsidRDefault="007B33C9" w:rsidP="00C20465">
            <w:pPr>
              <w:jc w:val="center"/>
              <w:rPr>
                <w:b/>
                <w:bCs/>
                <w:color w:val="3366FF"/>
                <w:sz w:val="28"/>
                <w:szCs w:val="28"/>
              </w:rPr>
            </w:pPr>
          </w:p>
          <w:p w:rsidR="007B33C9" w:rsidRPr="00C20465" w:rsidRDefault="007B33C9" w:rsidP="00C20465">
            <w:pPr>
              <w:jc w:val="center"/>
              <w:rPr>
                <w:b/>
                <w:bCs/>
                <w:color w:val="3366FF"/>
                <w:sz w:val="28"/>
                <w:szCs w:val="28"/>
              </w:rPr>
            </w:pPr>
            <w:r w:rsidRPr="00C20465">
              <w:rPr>
                <w:b/>
                <w:bCs/>
                <w:color w:val="3366FF"/>
                <w:sz w:val="28"/>
                <w:szCs w:val="28"/>
              </w:rPr>
              <w:t>Наглядность</w:t>
            </w:r>
          </w:p>
        </w:tc>
        <w:tc>
          <w:tcPr>
            <w:tcW w:w="722" w:type="pct"/>
          </w:tcPr>
          <w:p w:rsidR="007B33C9" w:rsidRPr="00C20465" w:rsidRDefault="007B33C9" w:rsidP="00C20465">
            <w:pPr>
              <w:jc w:val="center"/>
              <w:rPr>
                <w:b/>
                <w:bCs/>
                <w:color w:val="3366FF"/>
                <w:sz w:val="28"/>
                <w:szCs w:val="28"/>
              </w:rPr>
            </w:pPr>
            <w:r w:rsidRPr="00C20465">
              <w:rPr>
                <w:b/>
                <w:bCs/>
                <w:color w:val="3366FF"/>
                <w:sz w:val="28"/>
                <w:szCs w:val="28"/>
              </w:rPr>
              <w:t>Повторение темы</w:t>
            </w:r>
          </w:p>
          <w:p w:rsidR="007B33C9" w:rsidRPr="00C20465" w:rsidRDefault="007B33C9" w:rsidP="00C20465">
            <w:pPr>
              <w:jc w:val="center"/>
              <w:rPr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676" w:type="pct"/>
          </w:tcPr>
          <w:p w:rsidR="007B33C9" w:rsidRPr="00C20465" w:rsidRDefault="007B33C9" w:rsidP="00C20465">
            <w:pPr>
              <w:jc w:val="center"/>
              <w:rPr>
                <w:b/>
                <w:bCs/>
                <w:color w:val="3366FF"/>
                <w:sz w:val="28"/>
                <w:szCs w:val="28"/>
              </w:rPr>
            </w:pPr>
            <w:r w:rsidRPr="00C20465">
              <w:rPr>
                <w:b/>
                <w:bCs/>
                <w:color w:val="3366FF"/>
                <w:sz w:val="28"/>
                <w:szCs w:val="28"/>
              </w:rPr>
              <w:t>Домашнее</w:t>
            </w:r>
          </w:p>
          <w:p w:rsidR="007B33C9" w:rsidRPr="00C20465" w:rsidRDefault="007B33C9" w:rsidP="00C20465">
            <w:pPr>
              <w:jc w:val="center"/>
              <w:rPr>
                <w:b/>
                <w:bCs/>
                <w:color w:val="3366FF"/>
                <w:sz w:val="28"/>
                <w:szCs w:val="28"/>
              </w:rPr>
            </w:pPr>
            <w:r w:rsidRPr="00C20465">
              <w:rPr>
                <w:b/>
                <w:bCs/>
                <w:color w:val="3366FF"/>
                <w:sz w:val="28"/>
                <w:szCs w:val="28"/>
              </w:rPr>
              <w:t>задание</w:t>
            </w:r>
          </w:p>
        </w:tc>
        <w:tc>
          <w:tcPr>
            <w:tcW w:w="578" w:type="pct"/>
          </w:tcPr>
          <w:p w:rsidR="007B33C9" w:rsidRPr="00C20465" w:rsidRDefault="007B33C9" w:rsidP="00C20465">
            <w:pPr>
              <w:jc w:val="center"/>
              <w:rPr>
                <w:b/>
                <w:bCs/>
                <w:color w:val="3366FF"/>
                <w:sz w:val="28"/>
                <w:szCs w:val="28"/>
              </w:rPr>
            </w:pPr>
          </w:p>
          <w:p w:rsidR="007B33C9" w:rsidRPr="00C20465" w:rsidRDefault="007B33C9" w:rsidP="00C20465">
            <w:pPr>
              <w:jc w:val="center"/>
              <w:rPr>
                <w:b/>
                <w:bCs/>
                <w:color w:val="3366FF"/>
                <w:sz w:val="28"/>
                <w:szCs w:val="28"/>
              </w:rPr>
            </w:pPr>
            <w:r w:rsidRPr="00C20465">
              <w:rPr>
                <w:b/>
                <w:bCs/>
                <w:color w:val="3366FF"/>
                <w:sz w:val="28"/>
                <w:szCs w:val="28"/>
              </w:rPr>
              <w:t>Сроки</w:t>
            </w:r>
          </w:p>
        </w:tc>
      </w:tr>
      <w:tr w:rsidR="007B33C9">
        <w:tc>
          <w:tcPr>
            <w:tcW w:w="211" w:type="pct"/>
          </w:tcPr>
          <w:p w:rsidR="007B33C9" w:rsidRPr="00B37BCD" w:rsidRDefault="007B33C9" w:rsidP="004D7290">
            <w:r w:rsidRPr="00B37BCD">
              <w:t>1</w:t>
            </w:r>
          </w:p>
        </w:tc>
        <w:tc>
          <w:tcPr>
            <w:tcW w:w="1222" w:type="pct"/>
          </w:tcPr>
          <w:p w:rsidR="007B33C9" w:rsidRDefault="007B33C9" w:rsidP="004D7290">
            <w:r>
              <w:t>Халкъияб к1алзул гьунар</w:t>
            </w:r>
          </w:p>
          <w:p w:rsidR="007B33C9" w:rsidRPr="005E154C" w:rsidRDefault="007B33C9" w:rsidP="004D7290">
            <w:r>
              <w:t>«Къайицадахъал»</w:t>
            </w:r>
          </w:p>
        </w:tc>
        <w:tc>
          <w:tcPr>
            <w:tcW w:w="819" w:type="pct"/>
          </w:tcPr>
          <w:p w:rsidR="007B33C9" w:rsidRDefault="007B33C9" w:rsidP="004D7290">
            <w:r>
              <w:t xml:space="preserve">Ц1об, нат1, </w:t>
            </w:r>
          </w:p>
        </w:tc>
        <w:tc>
          <w:tcPr>
            <w:tcW w:w="772" w:type="pct"/>
          </w:tcPr>
          <w:p w:rsidR="007B33C9" w:rsidRDefault="007B33C9" w:rsidP="004D7290">
            <w:r>
              <w:t>Халкъиял маргьабазул т1ехь</w:t>
            </w:r>
          </w:p>
        </w:tc>
        <w:tc>
          <w:tcPr>
            <w:tcW w:w="722" w:type="pct"/>
          </w:tcPr>
          <w:p w:rsidR="007B33C9" w:rsidRDefault="007B33C9" w:rsidP="004D7290">
            <w:r>
              <w:t>Халкъияб к1алзул гьунар</w:t>
            </w:r>
          </w:p>
        </w:tc>
        <w:tc>
          <w:tcPr>
            <w:tcW w:w="676" w:type="pct"/>
          </w:tcPr>
          <w:p w:rsidR="007B33C9" w:rsidRDefault="007B33C9" w:rsidP="004D7290">
            <w:r>
              <w:t>Кицаби хъвазе</w:t>
            </w:r>
          </w:p>
        </w:tc>
        <w:tc>
          <w:tcPr>
            <w:tcW w:w="578" w:type="pct"/>
          </w:tcPr>
          <w:p w:rsidR="007B33C9" w:rsidRDefault="007B33C9" w:rsidP="004D7290"/>
        </w:tc>
      </w:tr>
      <w:tr w:rsidR="007B33C9">
        <w:tc>
          <w:tcPr>
            <w:tcW w:w="211" w:type="pct"/>
          </w:tcPr>
          <w:p w:rsidR="007B33C9" w:rsidRPr="00C20465" w:rsidRDefault="007B33C9" w:rsidP="004D7290">
            <w:pPr>
              <w:rPr>
                <w:lang w:val="en-US"/>
              </w:rPr>
            </w:pPr>
            <w:r w:rsidRPr="00C20465">
              <w:rPr>
                <w:lang w:val="en-US"/>
              </w:rPr>
              <w:t>2</w:t>
            </w:r>
          </w:p>
        </w:tc>
        <w:tc>
          <w:tcPr>
            <w:tcW w:w="1222" w:type="pct"/>
          </w:tcPr>
          <w:p w:rsidR="007B33C9" w:rsidRDefault="007B33C9" w:rsidP="004D7290">
            <w:r>
              <w:t>«Ралъдал чу»</w:t>
            </w:r>
          </w:p>
        </w:tc>
        <w:tc>
          <w:tcPr>
            <w:tcW w:w="819" w:type="pct"/>
          </w:tcPr>
          <w:p w:rsidR="007B33C9" w:rsidRDefault="007B33C9" w:rsidP="004D7290">
            <w:r>
              <w:t>Гъазихъ, галан, щемелалда</w:t>
            </w:r>
          </w:p>
        </w:tc>
        <w:tc>
          <w:tcPr>
            <w:tcW w:w="772" w:type="pct"/>
          </w:tcPr>
          <w:p w:rsidR="007B33C9" w:rsidRDefault="007B33C9" w:rsidP="004D7290">
            <w:r>
              <w:t>«Лачен»</w:t>
            </w:r>
          </w:p>
        </w:tc>
        <w:tc>
          <w:tcPr>
            <w:tcW w:w="722" w:type="pct"/>
          </w:tcPr>
          <w:p w:rsidR="007B33C9" w:rsidRDefault="007B33C9" w:rsidP="004D7290">
            <w:r>
              <w:t>«Къайицадахъал»</w:t>
            </w:r>
          </w:p>
        </w:tc>
        <w:tc>
          <w:tcPr>
            <w:tcW w:w="676" w:type="pct"/>
          </w:tcPr>
          <w:p w:rsidR="007B33C9" w:rsidRDefault="007B33C9" w:rsidP="004D7290">
            <w:r>
              <w:t>Х1асил бицине</w:t>
            </w:r>
          </w:p>
        </w:tc>
        <w:tc>
          <w:tcPr>
            <w:tcW w:w="578" w:type="pct"/>
          </w:tcPr>
          <w:p w:rsidR="007B33C9" w:rsidRDefault="007B33C9" w:rsidP="004D7290"/>
        </w:tc>
      </w:tr>
      <w:tr w:rsidR="007B33C9">
        <w:tc>
          <w:tcPr>
            <w:tcW w:w="211" w:type="pct"/>
          </w:tcPr>
          <w:p w:rsidR="007B33C9" w:rsidRPr="00C20465" w:rsidRDefault="007B33C9" w:rsidP="004D7290">
            <w:pPr>
              <w:rPr>
                <w:lang w:val="en-US"/>
              </w:rPr>
            </w:pPr>
            <w:r w:rsidRPr="00C20465">
              <w:rPr>
                <w:lang w:val="en-US"/>
              </w:rPr>
              <w:t>3</w:t>
            </w:r>
          </w:p>
        </w:tc>
        <w:tc>
          <w:tcPr>
            <w:tcW w:w="1222" w:type="pct"/>
          </w:tcPr>
          <w:p w:rsidR="007B33C9" w:rsidRDefault="007B33C9" w:rsidP="004D7290">
            <w:r>
              <w:t>«Муг1рузул Г1али»</w:t>
            </w:r>
          </w:p>
        </w:tc>
        <w:tc>
          <w:tcPr>
            <w:tcW w:w="819" w:type="pct"/>
          </w:tcPr>
          <w:p w:rsidR="007B33C9" w:rsidRDefault="007B33C9" w:rsidP="004D7290">
            <w:r>
              <w:t>Гьорчо, гьулияб маргъал,курхьен</w:t>
            </w:r>
          </w:p>
        </w:tc>
        <w:tc>
          <w:tcPr>
            <w:tcW w:w="772" w:type="pct"/>
          </w:tcPr>
          <w:p w:rsidR="007B33C9" w:rsidRDefault="007B33C9" w:rsidP="004D7290">
            <w:r>
              <w:t xml:space="preserve">Журнал </w:t>
            </w:r>
          </w:p>
          <w:p w:rsidR="007B33C9" w:rsidRDefault="007B33C9" w:rsidP="004D7290">
            <w:r>
              <w:t>«Гьудуллъи»</w:t>
            </w:r>
          </w:p>
        </w:tc>
        <w:tc>
          <w:tcPr>
            <w:tcW w:w="722" w:type="pct"/>
          </w:tcPr>
          <w:p w:rsidR="007B33C9" w:rsidRDefault="007B33C9" w:rsidP="00BE1722">
            <w:r>
              <w:t>«Ралъдал чу»</w:t>
            </w:r>
          </w:p>
        </w:tc>
        <w:tc>
          <w:tcPr>
            <w:tcW w:w="676" w:type="pct"/>
          </w:tcPr>
          <w:p w:rsidR="007B33C9" w:rsidRDefault="007B33C9" w:rsidP="004D7290">
            <w:r>
              <w:t>Цо кесек рек1ехъе</w:t>
            </w:r>
          </w:p>
        </w:tc>
        <w:tc>
          <w:tcPr>
            <w:tcW w:w="578" w:type="pct"/>
          </w:tcPr>
          <w:p w:rsidR="007B33C9" w:rsidRDefault="007B33C9" w:rsidP="004D7290"/>
        </w:tc>
      </w:tr>
      <w:tr w:rsidR="007B33C9">
        <w:tc>
          <w:tcPr>
            <w:tcW w:w="211" w:type="pct"/>
          </w:tcPr>
          <w:p w:rsidR="007B33C9" w:rsidRPr="00C20465" w:rsidRDefault="007B33C9" w:rsidP="004D7290">
            <w:pPr>
              <w:rPr>
                <w:lang w:val="en-US"/>
              </w:rPr>
            </w:pPr>
            <w:r w:rsidRPr="00C20465">
              <w:rPr>
                <w:lang w:val="en-US"/>
              </w:rPr>
              <w:t>4</w:t>
            </w:r>
          </w:p>
        </w:tc>
        <w:tc>
          <w:tcPr>
            <w:tcW w:w="1222" w:type="pct"/>
          </w:tcPr>
          <w:p w:rsidR="007B33C9" w:rsidRDefault="007B33C9" w:rsidP="004D7290">
            <w:r>
              <w:t>Заирбег Г1алиханов</w:t>
            </w:r>
          </w:p>
          <w:p w:rsidR="007B33C9" w:rsidRDefault="007B33C9" w:rsidP="004D7290">
            <w:r>
              <w:t>«Бецаб сапар»</w:t>
            </w:r>
          </w:p>
        </w:tc>
        <w:tc>
          <w:tcPr>
            <w:tcW w:w="819" w:type="pct"/>
          </w:tcPr>
          <w:p w:rsidR="007B33C9" w:rsidRDefault="007B33C9" w:rsidP="004D7290">
            <w:r>
              <w:t>Жанавар</w:t>
            </w:r>
          </w:p>
        </w:tc>
        <w:tc>
          <w:tcPr>
            <w:tcW w:w="772" w:type="pct"/>
          </w:tcPr>
          <w:p w:rsidR="007B33C9" w:rsidRDefault="007B33C9" w:rsidP="004D7290">
            <w:r>
              <w:t>Хъвадарухъанасул сурат</w:t>
            </w:r>
          </w:p>
        </w:tc>
        <w:tc>
          <w:tcPr>
            <w:tcW w:w="722" w:type="pct"/>
          </w:tcPr>
          <w:p w:rsidR="007B33C9" w:rsidRDefault="007B33C9" w:rsidP="00BE1722">
            <w:r>
              <w:t>«Муг1рузул Г1али»</w:t>
            </w:r>
          </w:p>
        </w:tc>
        <w:tc>
          <w:tcPr>
            <w:tcW w:w="676" w:type="pct"/>
          </w:tcPr>
          <w:p w:rsidR="007B33C9" w:rsidRDefault="007B33C9" w:rsidP="002E43BD">
            <w:r>
              <w:t>Х1асил бицине</w:t>
            </w:r>
          </w:p>
        </w:tc>
        <w:tc>
          <w:tcPr>
            <w:tcW w:w="578" w:type="pct"/>
          </w:tcPr>
          <w:p w:rsidR="007B33C9" w:rsidRDefault="007B33C9" w:rsidP="004D7290"/>
        </w:tc>
      </w:tr>
      <w:tr w:rsidR="007B33C9">
        <w:tc>
          <w:tcPr>
            <w:tcW w:w="211" w:type="pct"/>
          </w:tcPr>
          <w:p w:rsidR="007B33C9" w:rsidRPr="00C20465" w:rsidRDefault="007B33C9" w:rsidP="004D7290">
            <w:pPr>
              <w:rPr>
                <w:lang w:val="en-US"/>
              </w:rPr>
            </w:pPr>
            <w:r w:rsidRPr="00C20465">
              <w:rPr>
                <w:lang w:val="en-US"/>
              </w:rPr>
              <w:t>5</w:t>
            </w:r>
          </w:p>
        </w:tc>
        <w:tc>
          <w:tcPr>
            <w:tcW w:w="1222" w:type="pct"/>
          </w:tcPr>
          <w:p w:rsidR="007B33C9" w:rsidRPr="00C20465" w:rsidRDefault="007B33C9" w:rsidP="004D7290">
            <w:pPr>
              <w:rPr>
                <w:b/>
                <w:bCs/>
                <w:color w:val="008000"/>
              </w:rPr>
            </w:pPr>
            <w:r w:rsidRPr="00C20465">
              <w:rPr>
                <w:b/>
                <w:bCs/>
                <w:color w:val="008000"/>
              </w:rPr>
              <w:t xml:space="preserve">Изложение </w:t>
            </w:r>
          </w:p>
          <w:p w:rsidR="007B33C9" w:rsidRPr="00C20465" w:rsidRDefault="007B33C9" w:rsidP="004D7290">
            <w:pPr>
              <w:rPr>
                <w:b/>
                <w:bCs/>
                <w:color w:val="008000"/>
              </w:rPr>
            </w:pPr>
            <w:r w:rsidRPr="00C20465">
              <w:rPr>
                <w:b/>
                <w:bCs/>
                <w:color w:val="008000"/>
              </w:rPr>
              <w:t xml:space="preserve">«Бах1арчияб иш»  </w:t>
            </w:r>
          </w:p>
        </w:tc>
        <w:tc>
          <w:tcPr>
            <w:tcW w:w="819" w:type="pct"/>
          </w:tcPr>
          <w:p w:rsidR="007B33C9" w:rsidRDefault="007B33C9" w:rsidP="004D7290"/>
        </w:tc>
        <w:tc>
          <w:tcPr>
            <w:tcW w:w="772" w:type="pct"/>
          </w:tcPr>
          <w:p w:rsidR="007B33C9" w:rsidRDefault="007B33C9" w:rsidP="004D7290">
            <w:r>
              <w:t>Изложениязул мажмуг1</w:t>
            </w:r>
          </w:p>
        </w:tc>
        <w:tc>
          <w:tcPr>
            <w:tcW w:w="722" w:type="pct"/>
          </w:tcPr>
          <w:p w:rsidR="007B33C9" w:rsidRDefault="007B33C9" w:rsidP="004D7290"/>
        </w:tc>
        <w:tc>
          <w:tcPr>
            <w:tcW w:w="676" w:type="pct"/>
          </w:tcPr>
          <w:p w:rsidR="007B33C9" w:rsidRDefault="007B33C9" w:rsidP="004D7290"/>
        </w:tc>
        <w:tc>
          <w:tcPr>
            <w:tcW w:w="578" w:type="pct"/>
          </w:tcPr>
          <w:p w:rsidR="007B33C9" w:rsidRDefault="007B33C9" w:rsidP="004D7290"/>
        </w:tc>
      </w:tr>
      <w:tr w:rsidR="007B33C9">
        <w:tc>
          <w:tcPr>
            <w:tcW w:w="211" w:type="pct"/>
          </w:tcPr>
          <w:p w:rsidR="007B33C9" w:rsidRPr="00C20465" w:rsidRDefault="007B33C9" w:rsidP="004D7290">
            <w:pPr>
              <w:rPr>
                <w:lang w:val="en-US"/>
              </w:rPr>
            </w:pPr>
            <w:r w:rsidRPr="00C20465">
              <w:rPr>
                <w:lang w:val="en-US"/>
              </w:rPr>
              <w:t>6</w:t>
            </w:r>
          </w:p>
        </w:tc>
        <w:tc>
          <w:tcPr>
            <w:tcW w:w="1222" w:type="pct"/>
          </w:tcPr>
          <w:p w:rsidR="007B33C9" w:rsidRDefault="007B33C9" w:rsidP="004D7290">
            <w:r>
              <w:t>Г1. Шахтаманов</w:t>
            </w:r>
          </w:p>
          <w:p w:rsidR="007B33C9" w:rsidRDefault="007B33C9" w:rsidP="004D7290">
            <w:r>
              <w:t>«Халкъалъул ццин»</w:t>
            </w:r>
          </w:p>
        </w:tc>
        <w:tc>
          <w:tcPr>
            <w:tcW w:w="819" w:type="pct"/>
          </w:tcPr>
          <w:p w:rsidR="007B33C9" w:rsidRDefault="007B33C9" w:rsidP="004D7290">
            <w:r>
              <w:t>Зобт1аян, си, г1анса, тамалоцин</w:t>
            </w:r>
          </w:p>
        </w:tc>
        <w:tc>
          <w:tcPr>
            <w:tcW w:w="772" w:type="pct"/>
          </w:tcPr>
          <w:p w:rsidR="007B33C9" w:rsidRDefault="007B33C9" w:rsidP="00817E00">
            <w:r>
              <w:t>Хъвадарухъанасул сурат</w:t>
            </w:r>
          </w:p>
        </w:tc>
        <w:tc>
          <w:tcPr>
            <w:tcW w:w="722" w:type="pct"/>
          </w:tcPr>
          <w:p w:rsidR="007B33C9" w:rsidRDefault="007B33C9" w:rsidP="00BE1722">
            <w:r>
              <w:t>Заирбег Г1алиханов</w:t>
            </w:r>
          </w:p>
          <w:p w:rsidR="007B33C9" w:rsidRDefault="007B33C9" w:rsidP="00BE1722">
            <w:r>
              <w:t>«Бецаб сапар»</w:t>
            </w:r>
          </w:p>
        </w:tc>
        <w:tc>
          <w:tcPr>
            <w:tcW w:w="676" w:type="pct"/>
          </w:tcPr>
          <w:p w:rsidR="007B33C9" w:rsidRDefault="007B33C9" w:rsidP="002E43BD">
            <w:r>
              <w:t>Пасих1го ц1ализе</w:t>
            </w:r>
          </w:p>
        </w:tc>
        <w:tc>
          <w:tcPr>
            <w:tcW w:w="578" w:type="pct"/>
          </w:tcPr>
          <w:p w:rsidR="007B33C9" w:rsidRDefault="007B33C9" w:rsidP="004D7290"/>
        </w:tc>
      </w:tr>
      <w:tr w:rsidR="007B33C9">
        <w:tc>
          <w:tcPr>
            <w:tcW w:w="211" w:type="pct"/>
          </w:tcPr>
          <w:p w:rsidR="007B33C9" w:rsidRPr="00C20465" w:rsidRDefault="007B33C9" w:rsidP="004D7290">
            <w:pPr>
              <w:rPr>
                <w:lang w:val="en-US"/>
              </w:rPr>
            </w:pPr>
            <w:r w:rsidRPr="00C20465">
              <w:rPr>
                <w:lang w:val="en-US"/>
              </w:rPr>
              <w:t>7</w:t>
            </w:r>
          </w:p>
        </w:tc>
        <w:tc>
          <w:tcPr>
            <w:tcW w:w="1222" w:type="pct"/>
          </w:tcPr>
          <w:p w:rsidR="007B33C9" w:rsidRDefault="007B33C9" w:rsidP="00DF70EF">
            <w:r>
              <w:t>Г1. Шахтаманов</w:t>
            </w:r>
          </w:p>
          <w:p w:rsidR="007B33C9" w:rsidRDefault="007B33C9" w:rsidP="00DF70EF">
            <w:r>
              <w:t>«Халкъалъул ццин»</w:t>
            </w:r>
          </w:p>
        </w:tc>
        <w:tc>
          <w:tcPr>
            <w:tcW w:w="819" w:type="pct"/>
          </w:tcPr>
          <w:p w:rsidR="007B33C9" w:rsidRDefault="007B33C9" w:rsidP="004D7290">
            <w:r>
              <w:t>Огъохъат, башлихъ, тохлъукьего</w:t>
            </w:r>
          </w:p>
        </w:tc>
        <w:tc>
          <w:tcPr>
            <w:tcW w:w="772" w:type="pct"/>
          </w:tcPr>
          <w:p w:rsidR="007B33C9" w:rsidRDefault="007B33C9" w:rsidP="00817E00">
            <w:r>
              <w:t>Хъвадарухъанасул сурат ва т1ахьал</w:t>
            </w:r>
          </w:p>
        </w:tc>
        <w:tc>
          <w:tcPr>
            <w:tcW w:w="722" w:type="pct"/>
          </w:tcPr>
          <w:p w:rsidR="007B33C9" w:rsidRDefault="007B33C9" w:rsidP="00BE1722">
            <w:r>
              <w:t>Г1. Шахтаманов</w:t>
            </w:r>
          </w:p>
          <w:p w:rsidR="007B33C9" w:rsidRDefault="007B33C9" w:rsidP="00BE1722">
            <w:r>
              <w:t>«Халкъалъул ццин»</w:t>
            </w:r>
          </w:p>
        </w:tc>
        <w:tc>
          <w:tcPr>
            <w:tcW w:w="676" w:type="pct"/>
          </w:tcPr>
          <w:p w:rsidR="007B33C9" w:rsidRDefault="007B33C9" w:rsidP="002E43BD">
            <w:r>
              <w:t>Гь 47-57 г1адатаб анализ</w:t>
            </w:r>
          </w:p>
        </w:tc>
        <w:tc>
          <w:tcPr>
            <w:tcW w:w="578" w:type="pct"/>
          </w:tcPr>
          <w:p w:rsidR="007B33C9" w:rsidRDefault="007B33C9" w:rsidP="004D7290"/>
        </w:tc>
      </w:tr>
      <w:tr w:rsidR="007B33C9">
        <w:tc>
          <w:tcPr>
            <w:tcW w:w="211" w:type="pct"/>
          </w:tcPr>
          <w:p w:rsidR="007B33C9" w:rsidRPr="00C20465" w:rsidRDefault="007B33C9" w:rsidP="004D7290">
            <w:pPr>
              <w:rPr>
                <w:lang w:val="en-US"/>
              </w:rPr>
            </w:pPr>
            <w:r w:rsidRPr="00C20465">
              <w:rPr>
                <w:lang w:val="en-US"/>
              </w:rPr>
              <w:t>8</w:t>
            </w:r>
          </w:p>
        </w:tc>
        <w:tc>
          <w:tcPr>
            <w:tcW w:w="1222" w:type="pct"/>
          </w:tcPr>
          <w:p w:rsidR="007B33C9" w:rsidRDefault="007B33C9" w:rsidP="004D7290">
            <w:r>
              <w:t xml:space="preserve">И. Г1алих1ажияв </w:t>
            </w:r>
          </w:p>
          <w:p w:rsidR="007B33C9" w:rsidRDefault="007B33C9" w:rsidP="004D7290">
            <w:r>
              <w:t xml:space="preserve">«Будун дандамаги» </w:t>
            </w:r>
          </w:p>
        </w:tc>
        <w:tc>
          <w:tcPr>
            <w:tcW w:w="819" w:type="pct"/>
          </w:tcPr>
          <w:p w:rsidR="007B33C9" w:rsidRDefault="007B33C9" w:rsidP="004D7290">
            <w:r>
              <w:t>Х1адисан, гьодорал, ваг1за, гиби,  аятцин, наслуян.</w:t>
            </w:r>
          </w:p>
        </w:tc>
        <w:tc>
          <w:tcPr>
            <w:tcW w:w="772" w:type="pct"/>
          </w:tcPr>
          <w:p w:rsidR="007B33C9" w:rsidRDefault="007B33C9" w:rsidP="00817E00">
            <w:r>
              <w:t>Хъвадарухъанасул сурат</w:t>
            </w:r>
          </w:p>
        </w:tc>
        <w:tc>
          <w:tcPr>
            <w:tcW w:w="722" w:type="pct"/>
          </w:tcPr>
          <w:p w:rsidR="007B33C9" w:rsidRDefault="007B33C9" w:rsidP="00BE1722">
            <w:r>
              <w:t>Г1. Шахтаманов</w:t>
            </w:r>
          </w:p>
          <w:p w:rsidR="007B33C9" w:rsidRDefault="007B33C9" w:rsidP="00BE1722">
            <w:r>
              <w:t>«Халкъалъул ццин»</w:t>
            </w:r>
          </w:p>
        </w:tc>
        <w:tc>
          <w:tcPr>
            <w:tcW w:w="676" w:type="pct"/>
          </w:tcPr>
          <w:p w:rsidR="007B33C9" w:rsidRDefault="007B33C9" w:rsidP="004D7290">
            <w:r>
              <w:t>Гь 54-56 ц1ализе</w:t>
            </w:r>
          </w:p>
        </w:tc>
        <w:tc>
          <w:tcPr>
            <w:tcW w:w="578" w:type="pct"/>
          </w:tcPr>
          <w:p w:rsidR="007B33C9" w:rsidRDefault="007B33C9" w:rsidP="004D7290"/>
        </w:tc>
      </w:tr>
      <w:tr w:rsidR="007B33C9">
        <w:tc>
          <w:tcPr>
            <w:tcW w:w="211" w:type="pct"/>
          </w:tcPr>
          <w:p w:rsidR="007B33C9" w:rsidRPr="00C20465" w:rsidRDefault="007B33C9" w:rsidP="004D7290">
            <w:pPr>
              <w:rPr>
                <w:lang w:val="en-US"/>
              </w:rPr>
            </w:pPr>
            <w:r w:rsidRPr="00C20465">
              <w:rPr>
                <w:lang w:val="en-US"/>
              </w:rPr>
              <w:t>9</w:t>
            </w:r>
          </w:p>
        </w:tc>
        <w:tc>
          <w:tcPr>
            <w:tcW w:w="1222" w:type="pct"/>
          </w:tcPr>
          <w:p w:rsidR="007B33C9" w:rsidRDefault="007B33C9" w:rsidP="004D7290">
            <w:r>
              <w:t>Хъах1абросулъа Мах1муд</w:t>
            </w:r>
          </w:p>
          <w:p w:rsidR="007B33C9" w:rsidRDefault="007B33C9" w:rsidP="004D7290">
            <w:r>
              <w:t>«Рек1елъ иях1 бугев…»</w:t>
            </w:r>
          </w:p>
        </w:tc>
        <w:tc>
          <w:tcPr>
            <w:tcW w:w="819" w:type="pct"/>
          </w:tcPr>
          <w:p w:rsidR="007B33C9" w:rsidRDefault="007B33C9" w:rsidP="004D7290">
            <w:r>
              <w:t xml:space="preserve">Бурангун, г1ишкъул, гъараваш, </w:t>
            </w:r>
          </w:p>
        </w:tc>
        <w:tc>
          <w:tcPr>
            <w:tcW w:w="772" w:type="pct"/>
          </w:tcPr>
          <w:p w:rsidR="007B33C9" w:rsidRDefault="007B33C9" w:rsidP="00817E00">
            <w:r>
              <w:t>Хъвадарухъанасул сурат</w:t>
            </w:r>
          </w:p>
        </w:tc>
        <w:tc>
          <w:tcPr>
            <w:tcW w:w="722" w:type="pct"/>
          </w:tcPr>
          <w:p w:rsidR="007B33C9" w:rsidRDefault="007B33C9" w:rsidP="00BE1722">
            <w:r>
              <w:t xml:space="preserve">И. Г1алих1ажияв </w:t>
            </w:r>
          </w:p>
          <w:p w:rsidR="007B33C9" w:rsidRDefault="007B33C9" w:rsidP="00BE1722">
            <w:r>
              <w:t xml:space="preserve">«Будун дандамаги» </w:t>
            </w:r>
          </w:p>
        </w:tc>
        <w:tc>
          <w:tcPr>
            <w:tcW w:w="676" w:type="pct"/>
          </w:tcPr>
          <w:p w:rsidR="007B33C9" w:rsidRDefault="007B33C9" w:rsidP="002E43BD">
            <w:r>
              <w:t>Пасих1го ц1ализе</w:t>
            </w:r>
          </w:p>
        </w:tc>
        <w:tc>
          <w:tcPr>
            <w:tcW w:w="578" w:type="pct"/>
          </w:tcPr>
          <w:p w:rsidR="007B33C9" w:rsidRDefault="007B33C9" w:rsidP="004D7290">
            <w:r>
              <w:t>2 четверть</w:t>
            </w:r>
          </w:p>
        </w:tc>
      </w:tr>
      <w:tr w:rsidR="007B33C9">
        <w:trPr>
          <w:trHeight w:val="70"/>
        </w:trPr>
        <w:tc>
          <w:tcPr>
            <w:tcW w:w="211" w:type="pct"/>
          </w:tcPr>
          <w:p w:rsidR="007B33C9" w:rsidRPr="00C20465" w:rsidRDefault="007B33C9" w:rsidP="004D7290">
            <w:pPr>
              <w:rPr>
                <w:lang w:val="en-US"/>
              </w:rPr>
            </w:pPr>
            <w:r w:rsidRPr="00C20465">
              <w:rPr>
                <w:lang w:val="en-US"/>
              </w:rPr>
              <w:t>10</w:t>
            </w:r>
          </w:p>
        </w:tc>
        <w:tc>
          <w:tcPr>
            <w:tcW w:w="1222" w:type="pct"/>
          </w:tcPr>
          <w:p w:rsidR="007B33C9" w:rsidRDefault="007B33C9" w:rsidP="004D7290">
            <w:r>
              <w:t>Г1умарил Батирай</w:t>
            </w:r>
          </w:p>
          <w:p w:rsidR="007B33C9" w:rsidRDefault="007B33C9" w:rsidP="004D7290">
            <w:r>
              <w:t>«Бах1арчиясул х1акъалъулъ»</w:t>
            </w:r>
          </w:p>
        </w:tc>
        <w:tc>
          <w:tcPr>
            <w:tcW w:w="819" w:type="pct"/>
          </w:tcPr>
          <w:p w:rsidR="007B33C9" w:rsidRDefault="007B33C9" w:rsidP="004D7290">
            <w:r>
              <w:t>Нартал, илбис</w:t>
            </w:r>
          </w:p>
        </w:tc>
        <w:tc>
          <w:tcPr>
            <w:tcW w:w="772" w:type="pct"/>
          </w:tcPr>
          <w:p w:rsidR="007B33C9" w:rsidRDefault="007B33C9" w:rsidP="00817E00">
            <w:r>
              <w:t>Хъвадарухъанасул сурат</w:t>
            </w:r>
          </w:p>
        </w:tc>
        <w:tc>
          <w:tcPr>
            <w:tcW w:w="722" w:type="pct"/>
          </w:tcPr>
          <w:p w:rsidR="007B33C9" w:rsidRDefault="007B33C9" w:rsidP="00BE1722">
            <w:r>
              <w:t>Хъ. Мах1муд</w:t>
            </w:r>
          </w:p>
          <w:p w:rsidR="007B33C9" w:rsidRDefault="007B33C9" w:rsidP="00BE1722">
            <w:r>
              <w:t>«Рек1елъ иях1 бугев…»</w:t>
            </w:r>
          </w:p>
        </w:tc>
        <w:tc>
          <w:tcPr>
            <w:tcW w:w="676" w:type="pct"/>
          </w:tcPr>
          <w:p w:rsidR="007B33C9" w:rsidRDefault="007B33C9" w:rsidP="004D7290">
            <w:r>
              <w:t>Рек1ехъе лъазабизе</w:t>
            </w:r>
          </w:p>
        </w:tc>
        <w:tc>
          <w:tcPr>
            <w:tcW w:w="578" w:type="pct"/>
          </w:tcPr>
          <w:p w:rsidR="007B33C9" w:rsidRDefault="007B33C9" w:rsidP="004D7290"/>
        </w:tc>
      </w:tr>
      <w:tr w:rsidR="007B33C9">
        <w:trPr>
          <w:trHeight w:val="70"/>
        </w:trPr>
        <w:tc>
          <w:tcPr>
            <w:tcW w:w="211" w:type="pct"/>
          </w:tcPr>
          <w:p w:rsidR="007B33C9" w:rsidRPr="0062035F" w:rsidRDefault="007B33C9" w:rsidP="004D7290">
            <w:r>
              <w:t>11</w:t>
            </w:r>
          </w:p>
        </w:tc>
        <w:tc>
          <w:tcPr>
            <w:tcW w:w="1222" w:type="pct"/>
          </w:tcPr>
          <w:p w:rsidR="007B33C9" w:rsidRDefault="007B33C9" w:rsidP="004D7290">
            <w:r w:rsidRPr="00C20465">
              <w:rPr>
                <w:b/>
                <w:bCs/>
                <w:color w:val="008000"/>
              </w:rPr>
              <w:t>Изложение «Гьабго кинаб г1алхул х1айван»</w:t>
            </w:r>
          </w:p>
        </w:tc>
        <w:tc>
          <w:tcPr>
            <w:tcW w:w="819" w:type="pct"/>
          </w:tcPr>
          <w:p w:rsidR="007B33C9" w:rsidRDefault="007B33C9" w:rsidP="004D7290"/>
        </w:tc>
        <w:tc>
          <w:tcPr>
            <w:tcW w:w="772" w:type="pct"/>
          </w:tcPr>
          <w:p w:rsidR="007B33C9" w:rsidRDefault="007B33C9" w:rsidP="00817E00">
            <w:r>
              <w:t>Изложениязул мажмуг1</w:t>
            </w:r>
          </w:p>
        </w:tc>
        <w:tc>
          <w:tcPr>
            <w:tcW w:w="722" w:type="pct"/>
          </w:tcPr>
          <w:p w:rsidR="007B33C9" w:rsidRDefault="007B33C9" w:rsidP="00BE1722"/>
        </w:tc>
        <w:tc>
          <w:tcPr>
            <w:tcW w:w="676" w:type="pct"/>
          </w:tcPr>
          <w:p w:rsidR="007B33C9" w:rsidRDefault="007B33C9" w:rsidP="004D7290"/>
        </w:tc>
        <w:tc>
          <w:tcPr>
            <w:tcW w:w="578" w:type="pct"/>
          </w:tcPr>
          <w:p w:rsidR="007B33C9" w:rsidRDefault="007B33C9" w:rsidP="004D7290"/>
        </w:tc>
      </w:tr>
      <w:tr w:rsidR="007B33C9">
        <w:tc>
          <w:tcPr>
            <w:tcW w:w="211" w:type="pct"/>
          </w:tcPr>
          <w:p w:rsidR="007B33C9" w:rsidRPr="00A76F76" w:rsidRDefault="007B33C9" w:rsidP="0062035F">
            <w:r w:rsidRPr="00A76F76">
              <w:t>1</w:t>
            </w:r>
            <w:r>
              <w:t>2</w:t>
            </w:r>
          </w:p>
        </w:tc>
        <w:tc>
          <w:tcPr>
            <w:tcW w:w="1222" w:type="pct"/>
          </w:tcPr>
          <w:p w:rsidR="007B33C9" w:rsidRDefault="007B33C9" w:rsidP="004D7290">
            <w:r>
              <w:t>Ирчи Гъазахъ</w:t>
            </w:r>
          </w:p>
          <w:p w:rsidR="007B33C9" w:rsidRDefault="007B33C9" w:rsidP="004D7290">
            <w:r>
              <w:t>«Сибиралдаса кагъат»</w:t>
            </w:r>
          </w:p>
        </w:tc>
        <w:tc>
          <w:tcPr>
            <w:tcW w:w="819" w:type="pct"/>
          </w:tcPr>
          <w:p w:rsidR="007B33C9" w:rsidRDefault="007B33C9" w:rsidP="004D7290">
            <w:r>
              <w:t>Икъбал, къориниб, твархелеб</w:t>
            </w:r>
          </w:p>
          <w:p w:rsidR="007B33C9" w:rsidRDefault="007B33C9" w:rsidP="004D7290"/>
        </w:tc>
        <w:tc>
          <w:tcPr>
            <w:tcW w:w="772" w:type="pct"/>
          </w:tcPr>
          <w:p w:rsidR="007B33C9" w:rsidRDefault="007B33C9" w:rsidP="00817E00">
            <w:r>
              <w:t>Хъвадарухъанасул сурат ва Антология</w:t>
            </w:r>
          </w:p>
        </w:tc>
        <w:tc>
          <w:tcPr>
            <w:tcW w:w="722" w:type="pct"/>
          </w:tcPr>
          <w:p w:rsidR="007B33C9" w:rsidRDefault="007B33C9" w:rsidP="00BE1722">
            <w:r>
              <w:t>Г1умарил Батирай</w:t>
            </w:r>
          </w:p>
          <w:p w:rsidR="007B33C9" w:rsidRDefault="007B33C9" w:rsidP="00BE1722">
            <w:r>
              <w:t>«Бах1арчиясул х1акъалъулъ»</w:t>
            </w:r>
          </w:p>
        </w:tc>
        <w:tc>
          <w:tcPr>
            <w:tcW w:w="676" w:type="pct"/>
          </w:tcPr>
          <w:p w:rsidR="007B33C9" w:rsidRDefault="007B33C9" w:rsidP="004D7290">
            <w:r>
              <w:t>Гь 61-62 пасих1го ц1ализе</w:t>
            </w:r>
          </w:p>
        </w:tc>
        <w:tc>
          <w:tcPr>
            <w:tcW w:w="578" w:type="pct"/>
          </w:tcPr>
          <w:p w:rsidR="007B33C9" w:rsidRDefault="007B33C9" w:rsidP="004D7290"/>
        </w:tc>
      </w:tr>
      <w:tr w:rsidR="007B33C9">
        <w:tc>
          <w:tcPr>
            <w:tcW w:w="211" w:type="pct"/>
          </w:tcPr>
          <w:p w:rsidR="007B33C9" w:rsidRPr="0062035F" w:rsidRDefault="007B33C9" w:rsidP="0062035F">
            <w:r w:rsidRPr="00C20465">
              <w:rPr>
                <w:lang w:val="en-US"/>
              </w:rPr>
              <w:t>1</w:t>
            </w:r>
            <w:r>
              <w:t>3</w:t>
            </w:r>
          </w:p>
        </w:tc>
        <w:tc>
          <w:tcPr>
            <w:tcW w:w="1222" w:type="pct"/>
          </w:tcPr>
          <w:p w:rsidR="007B33C9" w:rsidRDefault="007B33C9" w:rsidP="004D7290">
            <w:r>
              <w:t>Къуркълиса Щаза</w:t>
            </w:r>
          </w:p>
          <w:p w:rsidR="007B33C9" w:rsidRDefault="007B33C9" w:rsidP="004D7290">
            <w:r>
              <w:t>«Савву ккана каранда»</w:t>
            </w:r>
          </w:p>
        </w:tc>
        <w:tc>
          <w:tcPr>
            <w:tcW w:w="819" w:type="pct"/>
          </w:tcPr>
          <w:p w:rsidR="007B33C9" w:rsidRDefault="007B33C9" w:rsidP="004D7290">
            <w:r>
              <w:t>Баг1нас, дерец</w:t>
            </w:r>
          </w:p>
        </w:tc>
        <w:tc>
          <w:tcPr>
            <w:tcW w:w="772" w:type="pct"/>
          </w:tcPr>
          <w:p w:rsidR="007B33C9" w:rsidRDefault="007B33C9" w:rsidP="00817E00">
            <w:r>
              <w:t>Хъвадарухъаналъул сурат</w:t>
            </w:r>
          </w:p>
        </w:tc>
        <w:tc>
          <w:tcPr>
            <w:tcW w:w="722" w:type="pct"/>
          </w:tcPr>
          <w:p w:rsidR="007B33C9" w:rsidRDefault="007B33C9" w:rsidP="00BE1722">
            <w:r>
              <w:t>Ирчи Гъазахъ</w:t>
            </w:r>
          </w:p>
          <w:p w:rsidR="007B33C9" w:rsidRDefault="007B33C9" w:rsidP="00BE1722">
            <w:r>
              <w:t>«Сибиралдаса кагъат»</w:t>
            </w:r>
          </w:p>
        </w:tc>
        <w:tc>
          <w:tcPr>
            <w:tcW w:w="676" w:type="pct"/>
          </w:tcPr>
          <w:p w:rsidR="007B33C9" w:rsidRDefault="007B33C9" w:rsidP="004D7290">
            <w:r>
              <w:t>Г1адатаб анализ</w:t>
            </w:r>
          </w:p>
        </w:tc>
        <w:tc>
          <w:tcPr>
            <w:tcW w:w="578" w:type="pct"/>
          </w:tcPr>
          <w:p w:rsidR="007B33C9" w:rsidRDefault="007B33C9" w:rsidP="004D7290"/>
        </w:tc>
      </w:tr>
      <w:tr w:rsidR="007B33C9">
        <w:tc>
          <w:tcPr>
            <w:tcW w:w="211" w:type="pct"/>
          </w:tcPr>
          <w:p w:rsidR="007B33C9" w:rsidRPr="00C20465" w:rsidRDefault="007B33C9" w:rsidP="004D7290">
            <w:pPr>
              <w:rPr>
                <w:lang w:val="en-US"/>
              </w:rPr>
            </w:pPr>
            <w:r w:rsidRPr="00C20465">
              <w:rPr>
                <w:lang w:val="en-US"/>
              </w:rPr>
              <w:t>14</w:t>
            </w:r>
          </w:p>
        </w:tc>
        <w:tc>
          <w:tcPr>
            <w:tcW w:w="1222" w:type="pct"/>
          </w:tcPr>
          <w:p w:rsidR="007B33C9" w:rsidRDefault="007B33C9" w:rsidP="004D7290">
            <w:r>
              <w:t>Ц1. Х1амзат «Шамил»</w:t>
            </w:r>
          </w:p>
          <w:p w:rsidR="007B33C9" w:rsidRDefault="007B33C9" w:rsidP="004D7290">
            <w:r>
              <w:t>«Чоде бет1ергьанас хъвараб»</w:t>
            </w:r>
          </w:p>
        </w:tc>
        <w:tc>
          <w:tcPr>
            <w:tcW w:w="819" w:type="pct"/>
          </w:tcPr>
          <w:p w:rsidR="007B33C9" w:rsidRDefault="007B33C9" w:rsidP="004D7290">
            <w:r>
              <w:t>Лочноде, гьадил, пунхъиги, хочо, шант1урихъ</w:t>
            </w:r>
          </w:p>
        </w:tc>
        <w:tc>
          <w:tcPr>
            <w:tcW w:w="772" w:type="pct"/>
          </w:tcPr>
          <w:p w:rsidR="007B33C9" w:rsidRDefault="007B33C9" w:rsidP="00BE1722">
            <w:r>
              <w:t>Хъвадарухъанасул сурат ва т1ахьал</w:t>
            </w:r>
          </w:p>
        </w:tc>
        <w:tc>
          <w:tcPr>
            <w:tcW w:w="722" w:type="pct"/>
          </w:tcPr>
          <w:p w:rsidR="007B33C9" w:rsidRDefault="007B33C9" w:rsidP="00BE1722">
            <w:r>
              <w:t>Къуркълиса Щаза</w:t>
            </w:r>
          </w:p>
          <w:p w:rsidR="007B33C9" w:rsidRDefault="007B33C9" w:rsidP="00BE1722">
            <w:r>
              <w:t>«Савву ккана каранда»</w:t>
            </w:r>
          </w:p>
        </w:tc>
        <w:tc>
          <w:tcPr>
            <w:tcW w:w="676" w:type="pct"/>
          </w:tcPr>
          <w:p w:rsidR="007B33C9" w:rsidRDefault="007B33C9" w:rsidP="004D7290">
            <w:r>
              <w:t>Гь 76-77 Ц1ализе</w:t>
            </w:r>
          </w:p>
        </w:tc>
        <w:tc>
          <w:tcPr>
            <w:tcW w:w="578" w:type="pct"/>
          </w:tcPr>
          <w:p w:rsidR="007B33C9" w:rsidRDefault="007B33C9" w:rsidP="004D7290"/>
        </w:tc>
      </w:tr>
      <w:tr w:rsidR="007B33C9">
        <w:tc>
          <w:tcPr>
            <w:tcW w:w="211" w:type="pct"/>
          </w:tcPr>
          <w:p w:rsidR="007B33C9" w:rsidRPr="00C20465" w:rsidRDefault="007B33C9" w:rsidP="004D7290">
            <w:pPr>
              <w:rPr>
                <w:lang w:val="en-US"/>
              </w:rPr>
            </w:pPr>
            <w:r w:rsidRPr="00C20465">
              <w:rPr>
                <w:lang w:val="en-US"/>
              </w:rPr>
              <w:t>15</w:t>
            </w:r>
          </w:p>
        </w:tc>
        <w:tc>
          <w:tcPr>
            <w:tcW w:w="1222" w:type="pct"/>
          </w:tcPr>
          <w:p w:rsidR="007B33C9" w:rsidRDefault="007B33C9" w:rsidP="004D7290">
            <w:r>
              <w:t>Ц1. Х1. «Пилги ц1унц1раги»</w:t>
            </w:r>
          </w:p>
          <w:p w:rsidR="007B33C9" w:rsidRDefault="007B33C9" w:rsidP="004D7290">
            <w:r>
              <w:t>«Маймалакги ц1улал устарги»</w:t>
            </w:r>
          </w:p>
        </w:tc>
        <w:tc>
          <w:tcPr>
            <w:tcW w:w="819" w:type="pct"/>
          </w:tcPr>
          <w:p w:rsidR="007B33C9" w:rsidRDefault="007B33C9" w:rsidP="004D7290">
            <w:r>
              <w:t>Гъванилго, пунц1иялда, хвенех, кьанбан</w:t>
            </w:r>
          </w:p>
        </w:tc>
        <w:tc>
          <w:tcPr>
            <w:tcW w:w="772" w:type="pct"/>
          </w:tcPr>
          <w:p w:rsidR="007B33C9" w:rsidRDefault="007B33C9" w:rsidP="00BE1722">
            <w:r>
              <w:t>Хъвадарухъанасул сурат ва т1ахьал</w:t>
            </w:r>
          </w:p>
        </w:tc>
        <w:tc>
          <w:tcPr>
            <w:tcW w:w="722" w:type="pct"/>
          </w:tcPr>
          <w:p w:rsidR="007B33C9" w:rsidRDefault="007B33C9" w:rsidP="00BE1722">
            <w:r>
              <w:t>Ц1. Х1амзат «Шамил»</w:t>
            </w:r>
          </w:p>
          <w:p w:rsidR="007B33C9" w:rsidRDefault="007B33C9" w:rsidP="00BE1722"/>
        </w:tc>
        <w:tc>
          <w:tcPr>
            <w:tcW w:w="676" w:type="pct"/>
          </w:tcPr>
          <w:p w:rsidR="007B33C9" w:rsidRDefault="007B33C9" w:rsidP="004D7290">
            <w:r>
              <w:t>Гь77-80 цо бут1а рек1ехъе</w:t>
            </w:r>
          </w:p>
        </w:tc>
        <w:tc>
          <w:tcPr>
            <w:tcW w:w="578" w:type="pct"/>
          </w:tcPr>
          <w:p w:rsidR="007B33C9" w:rsidRDefault="007B33C9" w:rsidP="004D7290"/>
        </w:tc>
      </w:tr>
      <w:tr w:rsidR="007B33C9">
        <w:tc>
          <w:tcPr>
            <w:tcW w:w="211" w:type="pct"/>
          </w:tcPr>
          <w:p w:rsidR="007B33C9" w:rsidRPr="00C20465" w:rsidRDefault="007B33C9" w:rsidP="004D7290">
            <w:pPr>
              <w:rPr>
                <w:lang w:val="en-US"/>
              </w:rPr>
            </w:pPr>
            <w:r w:rsidRPr="00C20465">
              <w:rPr>
                <w:lang w:val="en-US"/>
              </w:rPr>
              <w:t>16</w:t>
            </w:r>
          </w:p>
        </w:tc>
        <w:tc>
          <w:tcPr>
            <w:tcW w:w="1222" w:type="pct"/>
          </w:tcPr>
          <w:p w:rsidR="007B33C9" w:rsidRDefault="007B33C9" w:rsidP="004D7290">
            <w:r>
              <w:t xml:space="preserve">Заид Х1ажиев </w:t>
            </w:r>
          </w:p>
          <w:p w:rsidR="007B33C9" w:rsidRDefault="007B33C9" w:rsidP="004D7290">
            <w:r>
              <w:t>«Х1анч1иккал»</w:t>
            </w:r>
          </w:p>
        </w:tc>
        <w:tc>
          <w:tcPr>
            <w:tcW w:w="819" w:type="pct"/>
          </w:tcPr>
          <w:p w:rsidR="007B33C9" w:rsidRDefault="007B33C9" w:rsidP="004D7290">
            <w:r>
              <w:t>Гагу, чаргъеду, хучун, гъот1орк1аби</w:t>
            </w:r>
          </w:p>
        </w:tc>
        <w:tc>
          <w:tcPr>
            <w:tcW w:w="772" w:type="pct"/>
          </w:tcPr>
          <w:p w:rsidR="007B33C9" w:rsidRDefault="007B33C9" w:rsidP="00BE1722">
            <w:r>
              <w:t>Хъвадарухъанасул сурат ва т1ахьал</w:t>
            </w:r>
          </w:p>
        </w:tc>
        <w:tc>
          <w:tcPr>
            <w:tcW w:w="722" w:type="pct"/>
          </w:tcPr>
          <w:p w:rsidR="007B33C9" w:rsidRDefault="007B33C9" w:rsidP="00BE1722">
            <w:r>
              <w:t>Ц1. Х1. «Пилги ц1унц1раги»</w:t>
            </w:r>
          </w:p>
          <w:p w:rsidR="007B33C9" w:rsidRDefault="007B33C9" w:rsidP="00BE1722"/>
        </w:tc>
        <w:tc>
          <w:tcPr>
            <w:tcW w:w="676" w:type="pct"/>
          </w:tcPr>
          <w:p w:rsidR="007B33C9" w:rsidRDefault="007B33C9" w:rsidP="004D7290">
            <w:r>
              <w:t>гь 83-89 х1асил бицине</w:t>
            </w:r>
          </w:p>
        </w:tc>
        <w:tc>
          <w:tcPr>
            <w:tcW w:w="578" w:type="pct"/>
          </w:tcPr>
          <w:p w:rsidR="007B33C9" w:rsidRDefault="007B33C9" w:rsidP="004D7290">
            <w:r>
              <w:t>3 четверть</w:t>
            </w:r>
          </w:p>
        </w:tc>
      </w:tr>
      <w:tr w:rsidR="007B33C9">
        <w:tc>
          <w:tcPr>
            <w:tcW w:w="211" w:type="pct"/>
          </w:tcPr>
          <w:p w:rsidR="007B33C9" w:rsidRPr="00C20465" w:rsidRDefault="007B33C9" w:rsidP="004D7290">
            <w:pPr>
              <w:rPr>
                <w:lang w:val="en-US"/>
              </w:rPr>
            </w:pPr>
            <w:r w:rsidRPr="00C20465">
              <w:rPr>
                <w:lang w:val="en-US"/>
              </w:rPr>
              <w:t>17</w:t>
            </w:r>
          </w:p>
        </w:tc>
        <w:tc>
          <w:tcPr>
            <w:tcW w:w="1222" w:type="pct"/>
          </w:tcPr>
          <w:p w:rsidR="007B33C9" w:rsidRDefault="007B33C9" w:rsidP="00DF70EF">
            <w:r>
              <w:t xml:space="preserve">Заид Х1ажиев </w:t>
            </w:r>
          </w:p>
          <w:p w:rsidR="007B33C9" w:rsidRDefault="007B33C9" w:rsidP="00DF70EF">
            <w:r>
              <w:t>«Цакьуги циги»</w:t>
            </w:r>
          </w:p>
        </w:tc>
        <w:tc>
          <w:tcPr>
            <w:tcW w:w="819" w:type="pct"/>
          </w:tcPr>
          <w:p w:rsidR="007B33C9" w:rsidRDefault="007B33C9" w:rsidP="004D7290">
            <w:r>
              <w:t xml:space="preserve">Мах1аби, гудур, кьварун, даци, т1айпус </w:t>
            </w:r>
          </w:p>
        </w:tc>
        <w:tc>
          <w:tcPr>
            <w:tcW w:w="772" w:type="pct"/>
          </w:tcPr>
          <w:p w:rsidR="007B33C9" w:rsidRDefault="007B33C9" w:rsidP="00BE1722">
            <w:r>
              <w:t>Хъвадарухъанасул сурат ва т1ахьал</w:t>
            </w:r>
          </w:p>
        </w:tc>
        <w:tc>
          <w:tcPr>
            <w:tcW w:w="722" w:type="pct"/>
          </w:tcPr>
          <w:p w:rsidR="007B33C9" w:rsidRDefault="007B33C9" w:rsidP="004D7290">
            <w:r>
              <w:t>«Маймалакги ц1улал устарги»</w:t>
            </w:r>
          </w:p>
        </w:tc>
        <w:tc>
          <w:tcPr>
            <w:tcW w:w="676" w:type="pct"/>
          </w:tcPr>
          <w:p w:rsidR="007B33C9" w:rsidRDefault="007B33C9" w:rsidP="004D7290">
            <w:r>
              <w:t>Гь 89-90 ц1ализе</w:t>
            </w:r>
          </w:p>
        </w:tc>
        <w:tc>
          <w:tcPr>
            <w:tcW w:w="578" w:type="pct"/>
          </w:tcPr>
          <w:p w:rsidR="007B33C9" w:rsidRDefault="007B33C9" w:rsidP="004D7290"/>
        </w:tc>
      </w:tr>
      <w:tr w:rsidR="007B33C9">
        <w:tc>
          <w:tcPr>
            <w:tcW w:w="211" w:type="pct"/>
          </w:tcPr>
          <w:p w:rsidR="007B33C9" w:rsidRPr="00C20465" w:rsidRDefault="007B33C9" w:rsidP="004D7290">
            <w:pPr>
              <w:rPr>
                <w:lang w:val="en-US"/>
              </w:rPr>
            </w:pPr>
            <w:r w:rsidRPr="00C20465">
              <w:rPr>
                <w:lang w:val="en-US"/>
              </w:rPr>
              <w:t>18</w:t>
            </w:r>
          </w:p>
        </w:tc>
        <w:tc>
          <w:tcPr>
            <w:tcW w:w="1222" w:type="pct"/>
          </w:tcPr>
          <w:p w:rsidR="007B33C9" w:rsidRDefault="007B33C9" w:rsidP="00DF70EF">
            <w:r>
              <w:t>Ражаб Динмух1амаев</w:t>
            </w:r>
          </w:p>
          <w:p w:rsidR="007B33C9" w:rsidRDefault="007B33C9" w:rsidP="00DF70EF">
            <w:r>
              <w:t>«Хиянатчи»</w:t>
            </w:r>
          </w:p>
        </w:tc>
        <w:tc>
          <w:tcPr>
            <w:tcW w:w="819" w:type="pct"/>
          </w:tcPr>
          <w:p w:rsidR="007B33C9" w:rsidRDefault="007B33C9" w:rsidP="004D7290">
            <w:r>
              <w:t xml:space="preserve">Асар, назукаб, г1анаби, </w:t>
            </w:r>
          </w:p>
        </w:tc>
        <w:tc>
          <w:tcPr>
            <w:tcW w:w="772" w:type="pct"/>
          </w:tcPr>
          <w:p w:rsidR="007B33C9" w:rsidRDefault="007B33C9" w:rsidP="00BE1722">
            <w:r>
              <w:t>Хъвадарухъаналъул сурат</w:t>
            </w:r>
          </w:p>
        </w:tc>
        <w:tc>
          <w:tcPr>
            <w:tcW w:w="722" w:type="pct"/>
          </w:tcPr>
          <w:p w:rsidR="007B33C9" w:rsidRDefault="007B33C9" w:rsidP="002E43BD">
            <w:r>
              <w:t xml:space="preserve">Заид Х1ажиев </w:t>
            </w:r>
          </w:p>
          <w:p w:rsidR="007B33C9" w:rsidRDefault="007B33C9" w:rsidP="002E43BD">
            <w:r>
              <w:t>«Х1анч1иккал»</w:t>
            </w:r>
          </w:p>
        </w:tc>
        <w:tc>
          <w:tcPr>
            <w:tcW w:w="676" w:type="pct"/>
          </w:tcPr>
          <w:p w:rsidR="007B33C9" w:rsidRPr="00E32BFC" w:rsidRDefault="007B33C9" w:rsidP="004D7290">
            <w:r>
              <w:t xml:space="preserve">Гь 99-101 </w:t>
            </w:r>
          </w:p>
          <w:p w:rsidR="007B33C9" w:rsidRPr="00CD0516" w:rsidRDefault="007B33C9" w:rsidP="004D7290">
            <w:r w:rsidRPr="00C20465">
              <w:rPr>
                <w:lang w:val="en-US"/>
              </w:rPr>
              <w:t>l</w:t>
            </w:r>
            <w:r w:rsidRPr="00E32BFC">
              <w:t>-</w:t>
            </w:r>
            <w:r w:rsidRPr="00C20465">
              <w:rPr>
                <w:lang w:val="en-US"/>
              </w:rPr>
              <w:t>V</w:t>
            </w:r>
            <w:r w:rsidRPr="00E32BFC">
              <w:t xml:space="preserve"> </w:t>
            </w:r>
            <w:r>
              <w:t>бут1а ц1ализе</w:t>
            </w:r>
          </w:p>
        </w:tc>
        <w:tc>
          <w:tcPr>
            <w:tcW w:w="578" w:type="pct"/>
          </w:tcPr>
          <w:p w:rsidR="007B33C9" w:rsidRDefault="007B33C9" w:rsidP="004D7290"/>
        </w:tc>
      </w:tr>
      <w:tr w:rsidR="007B33C9">
        <w:tc>
          <w:tcPr>
            <w:tcW w:w="211" w:type="pct"/>
          </w:tcPr>
          <w:p w:rsidR="007B33C9" w:rsidRPr="00C20465" w:rsidRDefault="007B33C9" w:rsidP="004D7290">
            <w:pPr>
              <w:rPr>
                <w:lang w:val="en-US"/>
              </w:rPr>
            </w:pPr>
            <w:r w:rsidRPr="00C20465">
              <w:rPr>
                <w:lang w:val="en-US"/>
              </w:rPr>
              <w:t>19</w:t>
            </w:r>
          </w:p>
        </w:tc>
        <w:tc>
          <w:tcPr>
            <w:tcW w:w="1222" w:type="pct"/>
          </w:tcPr>
          <w:p w:rsidR="007B33C9" w:rsidRDefault="007B33C9" w:rsidP="00DF70EF">
            <w:r>
              <w:t>Ражаб Динмух1амаев</w:t>
            </w:r>
          </w:p>
          <w:p w:rsidR="007B33C9" w:rsidRDefault="007B33C9" w:rsidP="00DF70EF">
            <w:r>
              <w:t>«Хиянатчи»</w:t>
            </w:r>
          </w:p>
        </w:tc>
        <w:tc>
          <w:tcPr>
            <w:tcW w:w="819" w:type="pct"/>
          </w:tcPr>
          <w:p w:rsidR="007B33C9" w:rsidRDefault="007B33C9" w:rsidP="004D7290">
            <w:r>
              <w:t>Дандерижи, чармил, мармар</w:t>
            </w:r>
          </w:p>
        </w:tc>
        <w:tc>
          <w:tcPr>
            <w:tcW w:w="772" w:type="pct"/>
          </w:tcPr>
          <w:p w:rsidR="007B33C9" w:rsidRDefault="007B33C9" w:rsidP="00BE1722">
            <w:r>
              <w:t>Хъвадарухъаналъул сурат</w:t>
            </w:r>
          </w:p>
        </w:tc>
        <w:tc>
          <w:tcPr>
            <w:tcW w:w="722" w:type="pct"/>
          </w:tcPr>
          <w:p w:rsidR="007B33C9" w:rsidRDefault="007B33C9" w:rsidP="002E43BD">
            <w:r>
              <w:t xml:space="preserve">Заид Х1ажиев </w:t>
            </w:r>
          </w:p>
          <w:p w:rsidR="007B33C9" w:rsidRDefault="007B33C9" w:rsidP="002E43BD">
            <w:r>
              <w:t>«Цакьуги циги»</w:t>
            </w:r>
          </w:p>
        </w:tc>
        <w:tc>
          <w:tcPr>
            <w:tcW w:w="676" w:type="pct"/>
          </w:tcPr>
          <w:p w:rsidR="007B33C9" w:rsidRPr="0002520F" w:rsidRDefault="007B33C9" w:rsidP="004D7290">
            <w:r w:rsidRPr="00C20465">
              <w:rPr>
                <w:lang w:val="en-US"/>
              </w:rPr>
              <w:t>Vl</w:t>
            </w:r>
            <w:r w:rsidRPr="0002520F">
              <w:t>-</w:t>
            </w:r>
            <w:r w:rsidRPr="00C20465">
              <w:rPr>
                <w:lang w:val="en-US"/>
              </w:rPr>
              <w:t>X</w:t>
            </w:r>
            <w:r w:rsidRPr="0002520F">
              <w:t xml:space="preserve"> </w:t>
            </w:r>
            <w:r>
              <w:t>бут1а х1асил бицине</w:t>
            </w:r>
          </w:p>
        </w:tc>
        <w:tc>
          <w:tcPr>
            <w:tcW w:w="578" w:type="pct"/>
          </w:tcPr>
          <w:p w:rsidR="007B33C9" w:rsidRDefault="007B33C9" w:rsidP="004D7290"/>
        </w:tc>
      </w:tr>
      <w:tr w:rsidR="007B33C9">
        <w:tc>
          <w:tcPr>
            <w:tcW w:w="211" w:type="pct"/>
          </w:tcPr>
          <w:p w:rsidR="007B33C9" w:rsidRPr="00C20465" w:rsidRDefault="007B33C9" w:rsidP="004D7290">
            <w:pPr>
              <w:rPr>
                <w:lang w:val="en-US"/>
              </w:rPr>
            </w:pPr>
            <w:r w:rsidRPr="00C20465">
              <w:rPr>
                <w:lang w:val="en-US"/>
              </w:rPr>
              <w:t>20</w:t>
            </w:r>
          </w:p>
        </w:tc>
        <w:tc>
          <w:tcPr>
            <w:tcW w:w="1222" w:type="pct"/>
          </w:tcPr>
          <w:p w:rsidR="007B33C9" w:rsidRDefault="007B33C9" w:rsidP="00DF70EF">
            <w:r>
              <w:t>Ражаб Динмух1амаев</w:t>
            </w:r>
          </w:p>
          <w:p w:rsidR="007B33C9" w:rsidRDefault="007B33C9" w:rsidP="00DF70EF">
            <w:r>
              <w:t>«Хиянатчи»</w:t>
            </w:r>
          </w:p>
        </w:tc>
        <w:tc>
          <w:tcPr>
            <w:tcW w:w="819" w:type="pct"/>
          </w:tcPr>
          <w:p w:rsidR="007B33C9" w:rsidRDefault="007B33C9" w:rsidP="004D7290">
            <w:r>
              <w:t>Хъиргъу, ч1унт1елахъан</w:t>
            </w:r>
          </w:p>
        </w:tc>
        <w:tc>
          <w:tcPr>
            <w:tcW w:w="772" w:type="pct"/>
          </w:tcPr>
          <w:p w:rsidR="007B33C9" w:rsidRDefault="007B33C9" w:rsidP="00BE1722">
            <w:r>
              <w:t>Хъвадарухъаналъул сурат</w:t>
            </w:r>
          </w:p>
        </w:tc>
        <w:tc>
          <w:tcPr>
            <w:tcW w:w="722" w:type="pct"/>
          </w:tcPr>
          <w:p w:rsidR="007B33C9" w:rsidRDefault="007B33C9" w:rsidP="002E43BD">
            <w:r>
              <w:t>Ражаб Дин.</w:t>
            </w:r>
          </w:p>
          <w:p w:rsidR="007B33C9" w:rsidRDefault="007B33C9" w:rsidP="002E43BD">
            <w:r>
              <w:t>«Хиянатчи»</w:t>
            </w:r>
          </w:p>
        </w:tc>
        <w:tc>
          <w:tcPr>
            <w:tcW w:w="676" w:type="pct"/>
          </w:tcPr>
          <w:p w:rsidR="007B33C9" w:rsidRDefault="007B33C9" w:rsidP="004D7290">
            <w:r>
              <w:t>Сочинениялде х1адурлъизе</w:t>
            </w:r>
          </w:p>
        </w:tc>
        <w:tc>
          <w:tcPr>
            <w:tcW w:w="578" w:type="pct"/>
          </w:tcPr>
          <w:p w:rsidR="007B33C9" w:rsidRDefault="007B33C9" w:rsidP="004D7290"/>
        </w:tc>
      </w:tr>
      <w:tr w:rsidR="007B33C9">
        <w:tc>
          <w:tcPr>
            <w:tcW w:w="211" w:type="pct"/>
          </w:tcPr>
          <w:p w:rsidR="007B33C9" w:rsidRPr="00C20465" w:rsidRDefault="007B33C9" w:rsidP="004D7290">
            <w:pPr>
              <w:rPr>
                <w:lang w:val="en-US"/>
              </w:rPr>
            </w:pPr>
            <w:r w:rsidRPr="00C20465">
              <w:rPr>
                <w:lang w:val="en-US"/>
              </w:rPr>
              <w:t>21</w:t>
            </w:r>
          </w:p>
        </w:tc>
        <w:tc>
          <w:tcPr>
            <w:tcW w:w="1222" w:type="pct"/>
          </w:tcPr>
          <w:p w:rsidR="007B33C9" w:rsidRPr="00C20465" w:rsidRDefault="007B33C9" w:rsidP="00DF70EF">
            <w:pPr>
              <w:rPr>
                <w:b/>
                <w:bCs/>
                <w:color w:val="008000"/>
              </w:rPr>
            </w:pPr>
            <w:r w:rsidRPr="00C20465">
              <w:rPr>
                <w:b/>
                <w:bCs/>
                <w:color w:val="008000"/>
              </w:rPr>
              <w:t xml:space="preserve">Сочинение </w:t>
            </w:r>
          </w:p>
          <w:p w:rsidR="007B33C9" w:rsidRPr="00C20465" w:rsidRDefault="007B33C9" w:rsidP="00DF70EF">
            <w:pPr>
              <w:rPr>
                <w:b/>
                <w:bCs/>
                <w:color w:val="008000"/>
              </w:rPr>
            </w:pPr>
            <w:r w:rsidRPr="00C20465">
              <w:rPr>
                <w:b/>
                <w:bCs/>
                <w:color w:val="008000"/>
              </w:rPr>
              <w:t>«Мадих1атил образ»</w:t>
            </w:r>
          </w:p>
        </w:tc>
        <w:tc>
          <w:tcPr>
            <w:tcW w:w="819" w:type="pct"/>
          </w:tcPr>
          <w:p w:rsidR="007B33C9" w:rsidRDefault="007B33C9" w:rsidP="004D7290"/>
        </w:tc>
        <w:tc>
          <w:tcPr>
            <w:tcW w:w="772" w:type="pct"/>
          </w:tcPr>
          <w:p w:rsidR="007B33C9" w:rsidRDefault="007B33C9" w:rsidP="004D7290"/>
        </w:tc>
        <w:tc>
          <w:tcPr>
            <w:tcW w:w="722" w:type="pct"/>
          </w:tcPr>
          <w:p w:rsidR="007B33C9" w:rsidRDefault="007B33C9" w:rsidP="002E43BD"/>
        </w:tc>
        <w:tc>
          <w:tcPr>
            <w:tcW w:w="676" w:type="pct"/>
          </w:tcPr>
          <w:p w:rsidR="007B33C9" w:rsidRDefault="007B33C9" w:rsidP="004D7290"/>
        </w:tc>
        <w:tc>
          <w:tcPr>
            <w:tcW w:w="578" w:type="pct"/>
          </w:tcPr>
          <w:p w:rsidR="007B33C9" w:rsidRDefault="007B33C9" w:rsidP="004D7290"/>
        </w:tc>
      </w:tr>
      <w:tr w:rsidR="007B33C9">
        <w:tc>
          <w:tcPr>
            <w:tcW w:w="211" w:type="pct"/>
          </w:tcPr>
          <w:p w:rsidR="007B33C9" w:rsidRPr="00C20465" w:rsidRDefault="007B33C9" w:rsidP="004D7290">
            <w:pPr>
              <w:rPr>
                <w:lang w:val="en-US"/>
              </w:rPr>
            </w:pPr>
            <w:r w:rsidRPr="00C20465">
              <w:rPr>
                <w:lang w:val="en-US"/>
              </w:rPr>
              <w:t>22</w:t>
            </w:r>
          </w:p>
        </w:tc>
        <w:tc>
          <w:tcPr>
            <w:tcW w:w="1222" w:type="pct"/>
          </w:tcPr>
          <w:p w:rsidR="007B33C9" w:rsidRDefault="007B33C9" w:rsidP="00DF70EF">
            <w:r>
              <w:t xml:space="preserve">Расул Х1амзатов </w:t>
            </w:r>
          </w:p>
          <w:p w:rsidR="007B33C9" w:rsidRDefault="007B33C9" w:rsidP="00DF70EF">
            <w:r>
              <w:t>«Россиялъул солдатал»</w:t>
            </w:r>
          </w:p>
        </w:tc>
        <w:tc>
          <w:tcPr>
            <w:tcW w:w="819" w:type="pct"/>
          </w:tcPr>
          <w:p w:rsidR="007B33C9" w:rsidRDefault="007B33C9" w:rsidP="004D7290">
            <w:r>
              <w:t>Хъачагъаз, ник1к1, дангъур</w:t>
            </w:r>
          </w:p>
        </w:tc>
        <w:tc>
          <w:tcPr>
            <w:tcW w:w="772" w:type="pct"/>
          </w:tcPr>
          <w:p w:rsidR="007B33C9" w:rsidRDefault="007B33C9" w:rsidP="00BE1722">
            <w:r>
              <w:t>Хъвадарухъанасул сурат ва т1ахьал</w:t>
            </w:r>
          </w:p>
        </w:tc>
        <w:tc>
          <w:tcPr>
            <w:tcW w:w="722" w:type="pct"/>
          </w:tcPr>
          <w:p w:rsidR="007B33C9" w:rsidRDefault="007B33C9" w:rsidP="002E43BD">
            <w:r>
              <w:t>Ражаб Динмух1ам.</w:t>
            </w:r>
          </w:p>
          <w:p w:rsidR="007B33C9" w:rsidRDefault="007B33C9" w:rsidP="002E43BD">
            <w:r>
              <w:t>«Хиянатчи»</w:t>
            </w:r>
          </w:p>
        </w:tc>
        <w:tc>
          <w:tcPr>
            <w:tcW w:w="676" w:type="pct"/>
          </w:tcPr>
          <w:p w:rsidR="007B33C9" w:rsidRDefault="007B33C9" w:rsidP="004D7290">
            <w:r>
              <w:t>Гь 112-117 г1ад.анализ</w:t>
            </w:r>
          </w:p>
        </w:tc>
        <w:tc>
          <w:tcPr>
            <w:tcW w:w="578" w:type="pct"/>
          </w:tcPr>
          <w:p w:rsidR="007B33C9" w:rsidRDefault="007B33C9" w:rsidP="004D7290"/>
        </w:tc>
      </w:tr>
      <w:tr w:rsidR="007B33C9">
        <w:trPr>
          <w:trHeight w:val="551"/>
        </w:trPr>
        <w:tc>
          <w:tcPr>
            <w:tcW w:w="211" w:type="pct"/>
          </w:tcPr>
          <w:p w:rsidR="007B33C9" w:rsidRPr="00C20465" w:rsidRDefault="007B33C9" w:rsidP="004D7290">
            <w:pPr>
              <w:rPr>
                <w:lang w:val="en-US"/>
              </w:rPr>
            </w:pPr>
            <w:r w:rsidRPr="00C20465">
              <w:rPr>
                <w:lang w:val="en-US"/>
              </w:rPr>
              <w:t>23</w:t>
            </w:r>
          </w:p>
        </w:tc>
        <w:tc>
          <w:tcPr>
            <w:tcW w:w="1222" w:type="pct"/>
          </w:tcPr>
          <w:p w:rsidR="007B33C9" w:rsidRDefault="007B33C9" w:rsidP="00DF70EF">
            <w:r>
              <w:t>Расул Х1амзатов</w:t>
            </w:r>
          </w:p>
          <w:p w:rsidR="007B33C9" w:rsidRDefault="007B33C9" w:rsidP="00DF70EF">
            <w:r>
              <w:t>«Къункъраби»</w:t>
            </w:r>
          </w:p>
        </w:tc>
        <w:tc>
          <w:tcPr>
            <w:tcW w:w="819" w:type="pct"/>
          </w:tcPr>
          <w:p w:rsidR="007B33C9" w:rsidRDefault="007B33C9" w:rsidP="004D7290">
            <w:r>
              <w:t>Т1авап, чит1иразулъ</w:t>
            </w:r>
          </w:p>
        </w:tc>
        <w:tc>
          <w:tcPr>
            <w:tcW w:w="772" w:type="pct"/>
          </w:tcPr>
          <w:p w:rsidR="007B33C9" w:rsidRDefault="007B33C9" w:rsidP="00BE1722">
            <w:r>
              <w:t>Хъвадарухъанасул сурат ва т1ахьал</w:t>
            </w:r>
          </w:p>
        </w:tc>
        <w:tc>
          <w:tcPr>
            <w:tcW w:w="722" w:type="pct"/>
          </w:tcPr>
          <w:p w:rsidR="007B33C9" w:rsidRDefault="007B33C9" w:rsidP="002E43BD">
            <w:r>
              <w:t>Р. Х1.«Россиялъул солдатал»</w:t>
            </w:r>
          </w:p>
        </w:tc>
        <w:tc>
          <w:tcPr>
            <w:tcW w:w="676" w:type="pct"/>
          </w:tcPr>
          <w:p w:rsidR="007B33C9" w:rsidRDefault="007B33C9" w:rsidP="004D7290">
            <w:r>
              <w:t>Гь 118 рек1ехъе</w:t>
            </w:r>
          </w:p>
        </w:tc>
        <w:tc>
          <w:tcPr>
            <w:tcW w:w="578" w:type="pct"/>
          </w:tcPr>
          <w:p w:rsidR="007B33C9" w:rsidRDefault="007B33C9" w:rsidP="004D7290"/>
        </w:tc>
      </w:tr>
      <w:tr w:rsidR="007B33C9">
        <w:tc>
          <w:tcPr>
            <w:tcW w:w="211" w:type="pct"/>
          </w:tcPr>
          <w:p w:rsidR="007B33C9" w:rsidRPr="00B1144A" w:rsidRDefault="007B33C9" w:rsidP="004D7290">
            <w:r w:rsidRPr="00B1144A">
              <w:t>24</w:t>
            </w:r>
          </w:p>
        </w:tc>
        <w:tc>
          <w:tcPr>
            <w:tcW w:w="1222" w:type="pct"/>
          </w:tcPr>
          <w:p w:rsidR="007B33C9" w:rsidRDefault="007B33C9" w:rsidP="00DF70EF">
            <w:r>
              <w:t>Фазу Г1алиева</w:t>
            </w:r>
          </w:p>
          <w:p w:rsidR="007B33C9" w:rsidRDefault="007B33C9" w:rsidP="00DF70EF">
            <w:r>
              <w:t>«Маг1арулав»</w:t>
            </w:r>
          </w:p>
        </w:tc>
        <w:tc>
          <w:tcPr>
            <w:tcW w:w="819" w:type="pct"/>
          </w:tcPr>
          <w:p w:rsidR="007B33C9" w:rsidRDefault="007B33C9" w:rsidP="004D7290">
            <w:r>
              <w:t>Савгьил, пандур, сурт1агъур</w:t>
            </w:r>
          </w:p>
        </w:tc>
        <w:tc>
          <w:tcPr>
            <w:tcW w:w="772" w:type="pct"/>
          </w:tcPr>
          <w:p w:rsidR="007B33C9" w:rsidRDefault="007B33C9" w:rsidP="00BE1722">
            <w:r>
              <w:t>Хъвадарухъаналъул сурат ва т1ахьал</w:t>
            </w:r>
          </w:p>
        </w:tc>
        <w:tc>
          <w:tcPr>
            <w:tcW w:w="722" w:type="pct"/>
          </w:tcPr>
          <w:p w:rsidR="007B33C9" w:rsidRDefault="007B33C9" w:rsidP="002E43BD">
            <w:r>
              <w:t>Расул Х1амзатов</w:t>
            </w:r>
          </w:p>
          <w:p w:rsidR="007B33C9" w:rsidRDefault="007B33C9" w:rsidP="002E43BD">
            <w:r>
              <w:t>«Къункъраби»</w:t>
            </w:r>
          </w:p>
        </w:tc>
        <w:tc>
          <w:tcPr>
            <w:tcW w:w="676" w:type="pct"/>
          </w:tcPr>
          <w:p w:rsidR="007B33C9" w:rsidRDefault="007B33C9" w:rsidP="004D7290">
            <w:r>
              <w:t>Гь 120-122 ц1ализе</w:t>
            </w:r>
          </w:p>
        </w:tc>
        <w:tc>
          <w:tcPr>
            <w:tcW w:w="578" w:type="pct"/>
          </w:tcPr>
          <w:p w:rsidR="007B33C9" w:rsidRDefault="007B33C9" w:rsidP="004D7290"/>
        </w:tc>
      </w:tr>
      <w:tr w:rsidR="007B33C9">
        <w:tc>
          <w:tcPr>
            <w:tcW w:w="211" w:type="pct"/>
          </w:tcPr>
          <w:p w:rsidR="007B33C9" w:rsidRPr="00B1144A" w:rsidRDefault="007B33C9" w:rsidP="004D7290">
            <w:r w:rsidRPr="00B1144A">
              <w:t>25</w:t>
            </w:r>
          </w:p>
        </w:tc>
        <w:tc>
          <w:tcPr>
            <w:tcW w:w="1222" w:type="pct"/>
          </w:tcPr>
          <w:p w:rsidR="007B33C9" w:rsidRDefault="007B33C9" w:rsidP="0062035F">
            <w:r>
              <w:t>Х1усен Х1ажиев «Г1алибегил къулг1а»</w:t>
            </w:r>
          </w:p>
        </w:tc>
        <w:tc>
          <w:tcPr>
            <w:tcW w:w="819" w:type="pct"/>
          </w:tcPr>
          <w:p w:rsidR="007B33C9" w:rsidRDefault="007B33C9" w:rsidP="004D7290">
            <w:r>
              <w:t>Ризаб, гозол</w:t>
            </w:r>
          </w:p>
        </w:tc>
        <w:tc>
          <w:tcPr>
            <w:tcW w:w="772" w:type="pct"/>
          </w:tcPr>
          <w:p w:rsidR="007B33C9" w:rsidRDefault="007B33C9" w:rsidP="00BE1722">
            <w:r>
              <w:t>Хъвадарухъанасул сурат ва т1ахьал</w:t>
            </w:r>
          </w:p>
        </w:tc>
        <w:tc>
          <w:tcPr>
            <w:tcW w:w="722" w:type="pct"/>
          </w:tcPr>
          <w:p w:rsidR="007B33C9" w:rsidRDefault="007B33C9" w:rsidP="002E43BD">
            <w:r>
              <w:t>Фазу Г1алиева</w:t>
            </w:r>
          </w:p>
          <w:p w:rsidR="007B33C9" w:rsidRDefault="007B33C9" w:rsidP="002E43BD">
            <w:r>
              <w:t>«Маг1арулав»</w:t>
            </w:r>
          </w:p>
        </w:tc>
        <w:tc>
          <w:tcPr>
            <w:tcW w:w="676" w:type="pct"/>
          </w:tcPr>
          <w:p w:rsidR="007B33C9" w:rsidRDefault="007B33C9" w:rsidP="004D7290">
            <w:r>
              <w:t>Гь 123-129 г1ад.анализ</w:t>
            </w:r>
          </w:p>
        </w:tc>
        <w:tc>
          <w:tcPr>
            <w:tcW w:w="578" w:type="pct"/>
          </w:tcPr>
          <w:p w:rsidR="007B33C9" w:rsidRDefault="007B33C9" w:rsidP="004D7290"/>
        </w:tc>
      </w:tr>
      <w:tr w:rsidR="007B33C9">
        <w:tc>
          <w:tcPr>
            <w:tcW w:w="211" w:type="pct"/>
          </w:tcPr>
          <w:p w:rsidR="007B33C9" w:rsidRPr="00C20465" w:rsidRDefault="007B33C9" w:rsidP="004D7290">
            <w:pPr>
              <w:rPr>
                <w:lang w:val="en-US"/>
              </w:rPr>
            </w:pPr>
            <w:r w:rsidRPr="00C20465">
              <w:rPr>
                <w:lang w:val="en-US"/>
              </w:rPr>
              <w:t>26</w:t>
            </w:r>
          </w:p>
        </w:tc>
        <w:tc>
          <w:tcPr>
            <w:tcW w:w="1222" w:type="pct"/>
          </w:tcPr>
          <w:p w:rsidR="007B33C9" w:rsidRDefault="007B33C9" w:rsidP="004D7290">
            <w:r>
              <w:t>М. Г1абдулх1алимов</w:t>
            </w:r>
          </w:p>
          <w:p w:rsidR="007B33C9" w:rsidRDefault="007B33C9" w:rsidP="004D7290">
            <w:r>
              <w:t>«Госпиталалъул вас»</w:t>
            </w:r>
          </w:p>
        </w:tc>
        <w:tc>
          <w:tcPr>
            <w:tcW w:w="819" w:type="pct"/>
          </w:tcPr>
          <w:p w:rsidR="007B33C9" w:rsidRDefault="007B33C9" w:rsidP="004D7290">
            <w:r>
              <w:t>Чункъараб, цидурукъ, цидук</w:t>
            </w:r>
          </w:p>
        </w:tc>
        <w:tc>
          <w:tcPr>
            <w:tcW w:w="772" w:type="pct"/>
          </w:tcPr>
          <w:p w:rsidR="007B33C9" w:rsidRDefault="007B33C9" w:rsidP="00BE1722">
            <w:r>
              <w:t>Хъвадарухъанасул сурат ва т1ахьал</w:t>
            </w:r>
          </w:p>
        </w:tc>
        <w:tc>
          <w:tcPr>
            <w:tcW w:w="722" w:type="pct"/>
          </w:tcPr>
          <w:p w:rsidR="007B33C9" w:rsidRDefault="007B33C9" w:rsidP="002E43BD">
            <w:r>
              <w:t>Х1ажи Х1ажиев «Г1алибегил къулг1а»</w:t>
            </w:r>
          </w:p>
        </w:tc>
        <w:tc>
          <w:tcPr>
            <w:tcW w:w="676" w:type="pct"/>
          </w:tcPr>
          <w:p w:rsidR="007B33C9" w:rsidRDefault="007B33C9" w:rsidP="004D7290">
            <w:r>
              <w:t xml:space="preserve">Гь 131 1-3 бут1а ц1ализе </w:t>
            </w:r>
          </w:p>
        </w:tc>
        <w:tc>
          <w:tcPr>
            <w:tcW w:w="578" w:type="pct"/>
          </w:tcPr>
          <w:p w:rsidR="007B33C9" w:rsidRDefault="007B33C9" w:rsidP="004D7290"/>
        </w:tc>
      </w:tr>
      <w:tr w:rsidR="007B33C9">
        <w:tc>
          <w:tcPr>
            <w:tcW w:w="211" w:type="pct"/>
          </w:tcPr>
          <w:p w:rsidR="007B33C9" w:rsidRPr="00C20465" w:rsidRDefault="007B33C9" w:rsidP="004D7290">
            <w:pPr>
              <w:rPr>
                <w:lang w:val="en-US"/>
              </w:rPr>
            </w:pPr>
            <w:r w:rsidRPr="00C20465">
              <w:rPr>
                <w:lang w:val="en-US"/>
              </w:rPr>
              <w:t>27</w:t>
            </w:r>
          </w:p>
        </w:tc>
        <w:tc>
          <w:tcPr>
            <w:tcW w:w="1222" w:type="pct"/>
          </w:tcPr>
          <w:p w:rsidR="007B33C9" w:rsidRDefault="007B33C9" w:rsidP="00DF70EF">
            <w:r>
              <w:t>М. Г1абдулх1алимов</w:t>
            </w:r>
          </w:p>
          <w:p w:rsidR="007B33C9" w:rsidRDefault="007B33C9" w:rsidP="00DF70EF">
            <w:r>
              <w:t>«Госпиталалъул вас»</w:t>
            </w:r>
          </w:p>
        </w:tc>
        <w:tc>
          <w:tcPr>
            <w:tcW w:w="819" w:type="pct"/>
          </w:tcPr>
          <w:p w:rsidR="007B33C9" w:rsidRDefault="007B33C9" w:rsidP="004D7290">
            <w:r>
              <w:t>Игит мах1аби</w:t>
            </w:r>
          </w:p>
        </w:tc>
        <w:tc>
          <w:tcPr>
            <w:tcW w:w="772" w:type="pct"/>
          </w:tcPr>
          <w:p w:rsidR="007B33C9" w:rsidRDefault="007B33C9" w:rsidP="00BE1722">
            <w:r>
              <w:t>Хъвадарухъанасул сурат ва т1ахьал</w:t>
            </w:r>
          </w:p>
        </w:tc>
        <w:tc>
          <w:tcPr>
            <w:tcW w:w="722" w:type="pct"/>
          </w:tcPr>
          <w:p w:rsidR="007B33C9" w:rsidRDefault="007B33C9" w:rsidP="002E43BD">
            <w:r>
              <w:t>М. Г1.</w:t>
            </w:r>
          </w:p>
          <w:p w:rsidR="007B33C9" w:rsidRDefault="007B33C9" w:rsidP="002E43BD">
            <w:r>
              <w:t>«Госпиталалъул вас»</w:t>
            </w:r>
          </w:p>
        </w:tc>
        <w:tc>
          <w:tcPr>
            <w:tcW w:w="676" w:type="pct"/>
          </w:tcPr>
          <w:p w:rsidR="007B33C9" w:rsidRDefault="007B33C9" w:rsidP="004D7290">
            <w:r>
              <w:t>4-6 бут1а х1асил бицине</w:t>
            </w:r>
          </w:p>
        </w:tc>
        <w:tc>
          <w:tcPr>
            <w:tcW w:w="578" w:type="pct"/>
          </w:tcPr>
          <w:p w:rsidR="007B33C9" w:rsidRDefault="007B33C9" w:rsidP="004D7290"/>
        </w:tc>
      </w:tr>
      <w:tr w:rsidR="007B33C9">
        <w:tc>
          <w:tcPr>
            <w:tcW w:w="211" w:type="pct"/>
          </w:tcPr>
          <w:p w:rsidR="007B33C9" w:rsidRPr="00C20465" w:rsidRDefault="007B33C9" w:rsidP="004D7290">
            <w:pPr>
              <w:rPr>
                <w:lang w:val="en-US"/>
              </w:rPr>
            </w:pPr>
            <w:r w:rsidRPr="00C20465">
              <w:rPr>
                <w:lang w:val="en-US"/>
              </w:rPr>
              <w:t>28</w:t>
            </w:r>
          </w:p>
        </w:tc>
        <w:tc>
          <w:tcPr>
            <w:tcW w:w="1222" w:type="pct"/>
          </w:tcPr>
          <w:p w:rsidR="007B33C9" w:rsidRDefault="007B33C9" w:rsidP="004D7290">
            <w:r>
              <w:t>Багъатар Х1ажиев</w:t>
            </w:r>
          </w:p>
          <w:p w:rsidR="007B33C9" w:rsidRDefault="007B33C9" w:rsidP="004D7290">
            <w:r>
              <w:t>«Дихъ ралагьун ч1а, муг1рул»</w:t>
            </w:r>
          </w:p>
        </w:tc>
        <w:tc>
          <w:tcPr>
            <w:tcW w:w="819" w:type="pct"/>
          </w:tcPr>
          <w:p w:rsidR="007B33C9" w:rsidRDefault="007B33C9" w:rsidP="004D7290">
            <w:r>
              <w:t xml:space="preserve">Таращ, Гороч, </w:t>
            </w:r>
          </w:p>
        </w:tc>
        <w:tc>
          <w:tcPr>
            <w:tcW w:w="772" w:type="pct"/>
          </w:tcPr>
          <w:p w:rsidR="007B33C9" w:rsidRDefault="007B33C9" w:rsidP="00BE1722">
            <w:r>
              <w:t>Хъвадарухъаналъул сурат</w:t>
            </w:r>
          </w:p>
        </w:tc>
        <w:tc>
          <w:tcPr>
            <w:tcW w:w="722" w:type="pct"/>
          </w:tcPr>
          <w:p w:rsidR="007B33C9" w:rsidRDefault="007B33C9" w:rsidP="002E43BD">
            <w:r>
              <w:t>М. Г1.</w:t>
            </w:r>
          </w:p>
          <w:p w:rsidR="007B33C9" w:rsidRDefault="007B33C9" w:rsidP="002E43BD">
            <w:r>
              <w:t>«Госпиталалъул вас»</w:t>
            </w:r>
          </w:p>
        </w:tc>
        <w:tc>
          <w:tcPr>
            <w:tcW w:w="676" w:type="pct"/>
          </w:tcPr>
          <w:p w:rsidR="007B33C9" w:rsidRDefault="007B33C9" w:rsidP="004D7290">
            <w:r>
              <w:t>Гь 155-185 г1адатаб анализ</w:t>
            </w:r>
          </w:p>
        </w:tc>
        <w:tc>
          <w:tcPr>
            <w:tcW w:w="578" w:type="pct"/>
          </w:tcPr>
          <w:p w:rsidR="007B33C9" w:rsidRDefault="007B33C9" w:rsidP="004D7290">
            <w:r>
              <w:t>4 четверть</w:t>
            </w:r>
          </w:p>
        </w:tc>
      </w:tr>
      <w:tr w:rsidR="007B33C9">
        <w:tc>
          <w:tcPr>
            <w:tcW w:w="211" w:type="pct"/>
          </w:tcPr>
          <w:p w:rsidR="007B33C9" w:rsidRPr="00C20465" w:rsidRDefault="007B33C9" w:rsidP="004D7290">
            <w:pPr>
              <w:rPr>
                <w:lang w:val="en-US"/>
              </w:rPr>
            </w:pPr>
            <w:r w:rsidRPr="00C20465">
              <w:rPr>
                <w:lang w:val="en-US"/>
              </w:rPr>
              <w:t>29</w:t>
            </w:r>
          </w:p>
        </w:tc>
        <w:tc>
          <w:tcPr>
            <w:tcW w:w="1222" w:type="pct"/>
          </w:tcPr>
          <w:p w:rsidR="007B33C9" w:rsidRDefault="007B33C9" w:rsidP="00DF70EF">
            <w:r>
              <w:t>Багъатар Х1ажиев</w:t>
            </w:r>
          </w:p>
          <w:p w:rsidR="007B33C9" w:rsidRDefault="007B33C9" w:rsidP="00DF70EF">
            <w:r>
              <w:t>«Дихъ ралагьун ч1а, муг1рул»</w:t>
            </w:r>
          </w:p>
        </w:tc>
        <w:tc>
          <w:tcPr>
            <w:tcW w:w="819" w:type="pct"/>
          </w:tcPr>
          <w:p w:rsidR="007B33C9" w:rsidRDefault="007B33C9" w:rsidP="004D7290">
            <w:r>
              <w:t>Къалъул г1уж</w:t>
            </w:r>
          </w:p>
        </w:tc>
        <w:tc>
          <w:tcPr>
            <w:tcW w:w="772" w:type="pct"/>
          </w:tcPr>
          <w:p w:rsidR="007B33C9" w:rsidRDefault="007B33C9" w:rsidP="00BE1722">
            <w:r>
              <w:t>Хъвадарухъаналъул сурат</w:t>
            </w:r>
          </w:p>
        </w:tc>
        <w:tc>
          <w:tcPr>
            <w:tcW w:w="722" w:type="pct"/>
          </w:tcPr>
          <w:p w:rsidR="007B33C9" w:rsidRDefault="007B33C9" w:rsidP="002E43BD">
            <w:r>
              <w:t>Багъатар Х1ажиев</w:t>
            </w:r>
          </w:p>
          <w:p w:rsidR="007B33C9" w:rsidRDefault="007B33C9" w:rsidP="002E43BD">
            <w:r>
              <w:t>«Дихъ ралагьун ч1а, муг1рул»</w:t>
            </w:r>
          </w:p>
        </w:tc>
        <w:tc>
          <w:tcPr>
            <w:tcW w:w="676" w:type="pct"/>
          </w:tcPr>
          <w:p w:rsidR="007B33C9" w:rsidRDefault="007B33C9" w:rsidP="004D7290">
            <w:r>
              <w:t>Х1асил бицине</w:t>
            </w:r>
          </w:p>
        </w:tc>
        <w:tc>
          <w:tcPr>
            <w:tcW w:w="578" w:type="pct"/>
          </w:tcPr>
          <w:p w:rsidR="007B33C9" w:rsidRDefault="007B33C9" w:rsidP="004D7290"/>
        </w:tc>
      </w:tr>
      <w:tr w:rsidR="007B33C9">
        <w:tc>
          <w:tcPr>
            <w:tcW w:w="211" w:type="pct"/>
          </w:tcPr>
          <w:p w:rsidR="007B33C9" w:rsidRPr="00C20465" w:rsidRDefault="007B33C9" w:rsidP="004D7290">
            <w:pPr>
              <w:rPr>
                <w:lang w:val="en-US"/>
              </w:rPr>
            </w:pPr>
            <w:r w:rsidRPr="00C20465">
              <w:rPr>
                <w:lang w:val="en-US"/>
              </w:rPr>
              <w:t>30</w:t>
            </w:r>
          </w:p>
        </w:tc>
        <w:tc>
          <w:tcPr>
            <w:tcW w:w="1222" w:type="pct"/>
          </w:tcPr>
          <w:p w:rsidR="007B33C9" w:rsidRPr="00C20465" w:rsidRDefault="007B33C9" w:rsidP="004D7290">
            <w:pPr>
              <w:rPr>
                <w:b/>
                <w:bCs/>
                <w:color w:val="008000"/>
              </w:rPr>
            </w:pPr>
            <w:r w:rsidRPr="00C20465">
              <w:rPr>
                <w:b/>
                <w:bCs/>
                <w:color w:val="008000"/>
              </w:rPr>
              <w:t xml:space="preserve">Изложение </w:t>
            </w:r>
          </w:p>
          <w:p w:rsidR="007B33C9" w:rsidRPr="00C20465" w:rsidRDefault="007B33C9" w:rsidP="004D7290">
            <w:pPr>
              <w:rPr>
                <w:b/>
                <w:bCs/>
                <w:color w:val="008000"/>
              </w:rPr>
            </w:pPr>
            <w:r w:rsidRPr="00C20465">
              <w:rPr>
                <w:b/>
                <w:bCs/>
                <w:color w:val="008000"/>
              </w:rPr>
              <w:t>«Чадил кесек»</w:t>
            </w:r>
          </w:p>
          <w:p w:rsidR="007B33C9" w:rsidRPr="00C20465" w:rsidRDefault="007B33C9" w:rsidP="004D7290">
            <w:pPr>
              <w:rPr>
                <w:b/>
                <w:bCs/>
                <w:color w:val="008000"/>
              </w:rPr>
            </w:pPr>
            <w:r w:rsidRPr="00C20465">
              <w:rPr>
                <w:b/>
                <w:bCs/>
                <w:color w:val="008000"/>
              </w:rPr>
              <w:t xml:space="preserve"> </w:t>
            </w:r>
          </w:p>
        </w:tc>
        <w:tc>
          <w:tcPr>
            <w:tcW w:w="819" w:type="pct"/>
          </w:tcPr>
          <w:p w:rsidR="007B33C9" w:rsidRDefault="007B33C9" w:rsidP="004D7290"/>
        </w:tc>
        <w:tc>
          <w:tcPr>
            <w:tcW w:w="772" w:type="pct"/>
          </w:tcPr>
          <w:p w:rsidR="007B33C9" w:rsidRDefault="007B33C9" w:rsidP="00BE1722">
            <w:r>
              <w:t>Изложениязул мажмуг1</w:t>
            </w:r>
          </w:p>
        </w:tc>
        <w:tc>
          <w:tcPr>
            <w:tcW w:w="722" w:type="pct"/>
          </w:tcPr>
          <w:p w:rsidR="007B33C9" w:rsidRDefault="007B33C9" w:rsidP="004D7290"/>
        </w:tc>
        <w:tc>
          <w:tcPr>
            <w:tcW w:w="676" w:type="pct"/>
          </w:tcPr>
          <w:p w:rsidR="007B33C9" w:rsidRDefault="007B33C9" w:rsidP="004D7290"/>
        </w:tc>
        <w:tc>
          <w:tcPr>
            <w:tcW w:w="578" w:type="pct"/>
          </w:tcPr>
          <w:p w:rsidR="007B33C9" w:rsidRDefault="007B33C9" w:rsidP="004D7290"/>
        </w:tc>
      </w:tr>
      <w:tr w:rsidR="007B33C9">
        <w:tc>
          <w:tcPr>
            <w:tcW w:w="211" w:type="pct"/>
          </w:tcPr>
          <w:p w:rsidR="007B33C9" w:rsidRPr="00C20465" w:rsidRDefault="007B33C9" w:rsidP="004D7290">
            <w:pPr>
              <w:rPr>
                <w:lang w:val="en-US"/>
              </w:rPr>
            </w:pPr>
            <w:r w:rsidRPr="00C20465">
              <w:rPr>
                <w:lang w:val="en-US"/>
              </w:rPr>
              <w:t>31</w:t>
            </w:r>
          </w:p>
        </w:tc>
        <w:tc>
          <w:tcPr>
            <w:tcW w:w="1222" w:type="pct"/>
          </w:tcPr>
          <w:p w:rsidR="007B33C9" w:rsidRDefault="007B33C9" w:rsidP="004D7290">
            <w:r>
              <w:t>Эффенди Капиев</w:t>
            </w:r>
          </w:p>
          <w:p w:rsidR="007B33C9" w:rsidRDefault="007B33C9" w:rsidP="004D7290">
            <w:r>
              <w:t>«Маг1арухъ чвахунц1ад»</w:t>
            </w:r>
          </w:p>
        </w:tc>
        <w:tc>
          <w:tcPr>
            <w:tcW w:w="819" w:type="pct"/>
          </w:tcPr>
          <w:p w:rsidR="007B33C9" w:rsidRDefault="007B33C9" w:rsidP="004D7290">
            <w:r>
              <w:t>Горо, симфония,</w:t>
            </w:r>
          </w:p>
          <w:p w:rsidR="007B33C9" w:rsidRDefault="007B33C9" w:rsidP="004D7290"/>
        </w:tc>
        <w:tc>
          <w:tcPr>
            <w:tcW w:w="772" w:type="pct"/>
          </w:tcPr>
          <w:p w:rsidR="007B33C9" w:rsidRDefault="007B33C9" w:rsidP="00BE1722">
            <w:r>
              <w:t>Хъвадарухъаналъул сурат</w:t>
            </w:r>
          </w:p>
        </w:tc>
        <w:tc>
          <w:tcPr>
            <w:tcW w:w="722" w:type="pct"/>
          </w:tcPr>
          <w:p w:rsidR="007B33C9" w:rsidRDefault="007B33C9" w:rsidP="002E43BD">
            <w:r>
              <w:t>Багъатар Х1ажиев</w:t>
            </w:r>
          </w:p>
          <w:p w:rsidR="007B33C9" w:rsidRDefault="007B33C9" w:rsidP="002E43BD">
            <w:r>
              <w:t>«Дихъ ралагьун ч1а, муг1рул»</w:t>
            </w:r>
          </w:p>
        </w:tc>
        <w:tc>
          <w:tcPr>
            <w:tcW w:w="676" w:type="pct"/>
          </w:tcPr>
          <w:p w:rsidR="007B33C9" w:rsidRDefault="007B33C9" w:rsidP="004D7290">
            <w:r>
              <w:t>Гь 182 рек1ехъе</w:t>
            </w:r>
          </w:p>
        </w:tc>
        <w:tc>
          <w:tcPr>
            <w:tcW w:w="578" w:type="pct"/>
          </w:tcPr>
          <w:p w:rsidR="007B33C9" w:rsidRDefault="007B33C9" w:rsidP="004D7290"/>
        </w:tc>
      </w:tr>
      <w:tr w:rsidR="007B33C9">
        <w:tc>
          <w:tcPr>
            <w:tcW w:w="211" w:type="pct"/>
          </w:tcPr>
          <w:p w:rsidR="007B33C9" w:rsidRPr="00C20465" w:rsidRDefault="007B33C9" w:rsidP="004D7290">
            <w:pPr>
              <w:rPr>
                <w:lang w:val="en-US"/>
              </w:rPr>
            </w:pPr>
            <w:r w:rsidRPr="00C20465">
              <w:rPr>
                <w:lang w:val="en-US"/>
              </w:rPr>
              <w:t>32</w:t>
            </w:r>
          </w:p>
        </w:tc>
        <w:tc>
          <w:tcPr>
            <w:tcW w:w="1222" w:type="pct"/>
          </w:tcPr>
          <w:p w:rsidR="007B33C9" w:rsidRDefault="007B33C9" w:rsidP="004D7290">
            <w:r>
              <w:t>Эффенди Капиев</w:t>
            </w:r>
          </w:p>
          <w:p w:rsidR="007B33C9" w:rsidRDefault="007B33C9" w:rsidP="004D7290">
            <w:r>
              <w:t>«Разведчикал»</w:t>
            </w:r>
          </w:p>
        </w:tc>
        <w:tc>
          <w:tcPr>
            <w:tcW w:w="819" w:type="pct"/>
          </w:tcPr>
          <w:p w:rsidR="007B33C9" w:rsidRDefault="007B33C9" w:rsidP="004D7290">
            <w:r>
              <w:t>Къамиш фашистал</w:t>
            </w:r>
          </w:p>
        </w:tc>
        <w:tc>
          <w:tcPr>
            <w:tcW w:w="772" w:type="pct"/>
          </w:tcPr>
          <w:p w:rsidR="007B33C9" w:rsidRDefault="007B33C9" w:rsidP="00BE1722">
            <w:r>
              <w:t>Хъвадарухъаналъул сурат</w:t>
            </w:r>
          </w:p>
        </w:tc>
        <w:tc>
          <w:tcPr>
            <w:tcW w:w="722" w:type="pct"/>
          </w:tcPr>
          <w:p w:rsidR="007B33C9" w:rsidRDefault="007B33C9" w:rsidP="002E43BD">
            <w:r>
              <w:t>Э. К. «Маг1арухъ чвахунц1ад»</w:t>
            </w:r>
          </w:p>
        </w:tc>
        <w:tc>
          <w:tcPr>
            <w:tcW w:w="676" w:type="pct"/>
          </w:tcPr>
          <w:p w:rsidR="007B33C9" w:rsidRDefault="007B33C9" w:rsidP="004D7290">
            <w:r>
              <w:t>Гь 186-188 х1асил биц.</w:t>
            </w:r>
          </w:p>
        </w:tc>
        <w:tc>
          <w:tcPr>
            <w:tcW w:w="578" w:type="pct"/>
          </w:tcPr>
          <w:p w:rsidR="007B33C9" w:rsidRDefault="007B33C9" w:rsidP="004D7290"/>
        </w:tc>
      </w:tr>
      <w:tr w:rsidR="007B33C9">
        <w:tc>
          <w:tcPr>
            <w:tcW w:w="211" w:type="pct"/>
          </w:tcPr>
          <w:p w:rsidR="007B33C9" w:rsidRPr="00B1144A" w:rsidRDefault="007B33C9" w:rsidP="004D7290">
            <w:r w:rsidRPr="00B1144A">
              <w:t>33</w:t>
            </w:r>
          </w:p>
        </w:tc>
        <w:tc>
          <w:tcPr>
            <w:tcW w:w="1222" w:type="pct"/>
          </w:tcPr>
          <w:p w:rsidR="007B33C9" w:rsidRDefault="007B33C9" w:rsidP="004D7290">
            <w:r>
              <w:t>М-с Ях1яев</w:t>
            </w:r>
          </w:p>
          <w:p w:rsidR="007B33C9" w:rsidRDefault="007B33C9" w:rsidP="004D7290">
            <w:r>
              <w:t>«Лъабго бакъ»</w:t>
            </w:r>
          </w:p>
        </w:tc>
        <w:tc>
          <w:tcPr>
            <w:tcW w:w="819" w:type="pct"/>
          </w:tcPr>
          <w:p w:rsidR="007B33C9" w:rsidRDefault="007B33C9" w:rsidP="004D7290">
            <w:r>
              <w:t>Боц1и-панз, мал,</w:t>
            </w:r>
          </w:p>
        </w:tc>
        <w:tc>
          <w:tcPr>
            <w:tcW w:w="772" w:type="pct"/>
          </w:tcPr>
          <w:p w:rsidR="007B33C9" w:rsidRDefault="007B33C9" w:rsidP="00BE1722">
            <w:r>
              <w:t>Хъвадарухъаналъул сурат</w:t>
            </w:r>
          </w:p>
        </w:tc>
        <w:tc>
          <w:tcPr>
            <w:tcW w:w="722" w:type="pct"/>
          </w:tcPr>
          <w:p w:rsidR="007B33C9" w:rsidRDefault="007B33C9" w:rsidP="002E43BD">
            <w:r>
              <w:t>Эффенди Капиев</w:t>
            </w:r>
          </w:p>
          <w:p w:rsidR="007B33C9" w:rsidRDefault="007B33C9" w:rsidP="002E43BD">
            <w:r>
              <w:t>«Разведчикал»</w:t>
            </w:r>
          </w:p>
        </w:tc>
        <w:tc>
          <w:tcPr>
            <w:tcW w:w="676" w:type="pct"/>
          </w:tcPr>
          <w:p w:rsidR="007B33C9" w:rsidRDefault="007B33C9" w:rsidP="004D7290">
            <w:r>
              <w:t>Гь 197-210 г1ад.анализ</w:t>
            </w:r>
          </w:p>
        </w:tc>
        <w:tc>
          <w:tcPr>
            <w:tcW w:w="578" w:type="pct"/>
          </w:tcPr>
          <w:p w:rsidR="007B33C9" w:rsidRDefault="007B33C9" w:rsidP="004D7290"/>
        </w:tc>
      </w:tr>
      <w:tr w:rsidR="007B33C9">
        <w:tc>
          <w:tcPr>
            <w:tcW w:w="211" w:type="pct"/>
          </w:tcPr>
          <w:p w:rsidR="007B33C9" w:rsidRPr="00D63064" w:rsidRDefault="007B33C9" w:rsidP="004D7290">
            <w:r>
              <w:t>34</w:t>
            </w:r>
          </w:p>
        </w:tc>
        <w:tc>
          <w:tcPr>
            <w:tcW w:w="1222" w:type="pct"/>
          </w:tcPr>
          <w:p w:rsidR="007B33C9" w:rsidRDefault="007B33C9" w:rsidP="004D7290">
            <w:r>
              <w:t>Х. Беццав Къурбан</w:t>
            </w:r>
          </w:p>
          <w:p w:rsidR="007B33C9" w:rsidRDefault="007B33C9" w:rsidP="004D7290">
            <w:r>
              <w:t>«Мискинав шахул яс»</w:t>
            </w:r>
          </w:p>
        </w:tc>
        <w:tc>
          <w:tcPr>
            <w:tcW w:w="819" w:type="pct"/>
          </w:tcPr>
          <w:p w:rsidR="007B33C9" w:rsidRDefault="007B33C9" w:rsidP="004D7290">
            <w:r>
              <w:t>Г1ажизав, гаремалде</w:t>
            </w:r>
          </w:p>
        </w:tc>
        <w:tc>
          <w:tcPr>
            <w:tcW w:w="772" w:type="pct"/>
          </w:tcPr>
          <w:p w:rsidR="007B33C9" w:rsidRDefault="007B33C9" w:rsidP="00BE1722">
            <w:r>
              <w:t>Хъвадарухъаналъул сурат</w:t>
            </w:r>
          </w:p>
        </w:tc>
        <w:tc>
          <w:tcPr>
            <w:tcW w:w="722" w:type="pct"/>
          </w:tcPr>
          <w:p w:rsidR="007B33C9" w:rsidRDefault="007B33C9" w:rsidP="002E43BD">
            <w:r>
              <w:t>М-с Ях1яев</w:t>
            </w:r>
          </w:p>
          <w:p w:rsidR="007B33C9" w:rsidRDefault="007B33C9" w:rsidP="002E43BD">
            <w:r>
              <w:t>«Лъабго бакъ»</w:t>
            </w:r>
          </w:p>
        </w:tc>
        <w:tc>
          <w:tcPr>
            <w:tcW w:w="676" w:type="pct"/>
          </w:tcPr>
          <w:p w:rsidR="007B33C9" w:rsidRDefault="007B33C9" w:rsidP="004D7290">
            <w:r>
              <w:t>Гь211-213 пас.ц1ализе</w:t>
            </w:r>
          </w:p>
        </w:tc>
        <w:tc>
          <w:tcPr>
            <w:tcW w:w="578" w:type="pct"/>
          </w:tcPr>
          <w:p w:rsidR="007B33C9" w:rsidRDefault="007B33C9" w:rsidP="004D7290"/>
        </w:tc>
      </w:tr>
    </w:tbl>
    <w:p w:rsidR="007B33C9" w:rsidRDefault="007B33C9" w:rsidP="004D7290"/>
    <w:p w:rsidR="007B33C9" w:rsidRDefault="007B33C9" w:rsidP="00E32BFC">
      <w:pPr>
        <w:spacing w:line="360" w:lineRule="auto"/>
        <w:jc w:val="center"/>
        <w:rPr>
          <w:rFonts w:ascii="Monotype Corsiva" w:hAnsi="Monotype Corsiva" w:cs="Monotype Corsiva"/>
          <w:b/>
          <w:bCs/>
          <w:i/>
          <w:iCs/>
          <w:color w:val="FF0000"/>
          <w:sz w:val="40"/>
          <w:szCs w:val="40"/>
        </w:rPr>
      </w:pPr>
    </w:p>
    <w:p w:rsidR="007B33C9" w:rsidRDefault="007B33C9" w:rsidP="00E32BFC">
      <w:pPr>
        <w:spacing w:line="360" w:lineRule="auto"/>
        <w:jc w:val="center"/>
        <w:rPr>
          <w:rFonts w:ascii="Monotype Corsiva" w:hAnsi="Monotype Corsiva" w:cs="Monotype Corsiva"/>
          <w:b/>
          <w:bCs/>
          <w:i/>
          <w:iCs/>
          <w:color w:val="FF0000"/>
          <w:sz w:val="40"/>
          <w:szCs w:val="40"/>
        </w:rPr>
      </w:pPr>
    </w:p>
    <w:p w:rsidR="007B33C9" w:rsidRDefault="007B33C9" w:rsidP="00E32BFC">
      <w:pPr>
        <w:spacing w:line="360" w:lineRule="auto"/>
        <w:jc w:val="center"/>
        <w:rPr>
          <w:rFonts w:ascii="Monotype Corsiva" w:hAnsi="Monotype Corsiva" w:cs="Monotype Corsiva"/>
          <w:b/>
          <w:bCs/>
          <w:i/>
          <w:iCs/>
          <w:color w:val="FF0000"/>
          <w:sz w:val="40"/>
          <w:szCs w:val="40"/>
        </w:rPr>
      </w:pPr>
    </w:p>
    <w:p w:rsidR="007B33C9" w:rsidRDefault="007B33C9" w:rsidP="00E32BFC">
      <w:pPr>
        <w:spacing w:line="360" w:lineRule="auto"/>
        <w:jc w:val="center"/>
        <w:rPr>
          <w:rFonts w:ascii="Monotype Corsiva" w:hAnsi="Monotype Corsiva" w:cs="Monotype Corsiva"/>
          <w:b/>
          <w:bCs/>
          <w:i/>
          <w:iCs/>
          <w:color w:val="FF0000"/>
          <w:sz w:val="40"/>
          <w:szCs w:val="40"/>
        </w:rPr>
      </w:pPr>
    </w:p>
    <w:p w:rsidR="007B33C9" w:rsidRDefault="007B33C9" w:rsidP="00E32BFC">
      <w:pPr>
        <w:spacing w:line="360" w:lineRule="auto"/>
        <w:jc w:val="center"/>
        <w:rPr>
          <w:rFonts w:ascii="Monotype Corsiva" w:hAnsi="Monotype Corsiva" w:cs="Monotype Corsiva"/>
          <w:b/>
          <w:bCs/>
          <w:i/>
          <w:iCs/>
          <w:color w:val="FF0000"/>
          <w:sz w:val="40"/>
          <w:szCs w:val="40"/>
        </w:rPr>
      </w:pPr>
    </w:p>
    <w:p w:rsidR="007B33C9" w:rsidRDefault="007B33C9" w:rsidP="00E32BFC">
      <w:pPr>
        <w:spacing w:line="360" w:lineRule="auto"/>
        <w:jc w:val="center"/>
        <w:rPr>
          <w:rFonts w:ascii="Monotype Corsiva" w:hAnsi="Monotype Corsiva" w:cs="Monotype Corsiva"/>
          <w:b/>
          <w:bCs/>
          <w:i/>
          <w:iCs/>
          <w:color w:val="FF0000"/>
          <w:sz w:val="40"/>
          <w:szCs w:val="40"/>
        </w:rPr>
      </w:pPr>
    </w:p>
    <w:p w:rsidR="007B33C9" w:rsidRDefault="007B33C9" w:rsidP="00BD52D7">
      <w:pPr>
        <w:spacing w:line="360" w:lineRule="auto"/>
        <w:jc w:val="center"/>
      </w:pPr>
      <w:r>
        <w:rPr>
          <w:rFonts w:ascii="Monotype Corsiva" w:hAnsi="Monotype Corsiva" w:cs="Monotype Corsiva"/>
          <w:b/>
          <w:bCs/>
          <w:i/>
          <w:iCs/>
          <w:color w:val="FF0000"/>
          <w:sz w:val="40"/>
          <w:szCs w:val="40"/>
        </w:rPr>
        <w:t>Авар мац1</w:t>
      </w:r>
      <w:r w:rsidRPr="00B37BCD">
        <w:rPr>
          <w:rFonts w:ascii="Monotype Corsiva" w:hAnsi="Monotype Corsiva" w:cs="Monotype Corsiva"/>
          <w:b/>
          <w:bCs/>
          <w:i/>
          <w:iCs/>
          <w:color w:val="FF0000"/>
          <w:sz w:val="40"/>
          <w:szCs w:val="40"/>
          <w:lang w:val="en-US"/>
        </w:rPr>
        <w:t xml:space="preserve"> </w:t>
      </w:r>
      <w:r>
        <w:rPr>
          <w:rFonts w:ascii="Monotype Corsiva" w:hAnsi="Monotype Corsiva" w:cs="Monotype Corsiva"/>
          <w:b/>
          <w:bCs/>
          <w:i/>
          <w:iCs/>
          <w:color w:val="FF0000"/>
          <w:sz w:val="40"/>
          <w:szCs w:val="40"/>
          <w:lang w:val="en-US"/>
        </w:rPr>
        <w:t>6</w:t>
      </w:r>
      <w:r w:rsidRPr="00057D71">
        <w:rPr>
          <w:rFonts w:ascii="Monotype Corsiva" w:hAnsi="Monotype Corsiva" w:cs="Monotype Corsiva"/>
          <w:b/>
          <w:bCs/>
          <w:i/>
          <w:iCs/>
          <w:color w:val="FF0000"/>
          <w:sz w:val="40"/>
          <w:szCs w:val="40"/>
          <w:lang w:val="en-US"/>
        </w:rPr>
        <w:t xml:space="preserve"> </w:t>
      </w:r>
      <w:r>
        <w:rPr>
          <w:rFonts w:ascii="Monotype Corsiva" w:hAnsi="Monotype Corsiva" w:cs="Monotype Corsiva"/>
          <w:b/>
          <w:bCs/>
          <w:i/>
          <w:iCs/>
          <w:color w:val="FF0000"/>
          <w:sz w:val="40"/>
          <w:szCs w:val="40"/>
        </w:rPr>
        <w:t>класс – 68 саг1ат</w:t>
      </w:r>
    </w:p>
    <w:tbl>
      <w:tblPr>
        <w:tblW w:w="1460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3119"/>
        <w:gridCol w:w="2410"/>
        <w:gridCol w:w="2065"/>
        <w:gridCol w:w="2471"/>
        <w:gridCol w:w="1984"/>
        <w:gridCol w:w="1701"/>
      </w:tblGrid>
      <w:tr w:rsidR="007B33C9">
        <w:tc>
          <w:tcPr>
            <w:tcW w:w="851" w:type="dxa"/>
          </w:tcPr>
          <w:p w:rsidR="007B33C9" w:rsidRPr="00C20465" w:rsidRDefault="007B33C9" w:rsidP="00A84A12">
            <w:pPr>
              <w:rPr>
                <w:b/>
                <w:bCs/>
                <w:color w:val="3366FF"/>
                <w:sz w:val="28"/>
                <w:szCs w:val="28"/>
              </w:rPr>
            </w:pPr>
            <w:r w:rsidRPr="00C20465">
              <w:rPr>
                <w:b/>
                <w:bCs/>
                <w:color w:val="3366FF"/>
                <w:sz w:val="28"/>
                <w:szCs w:val="28"/>
              </w:rPr>
              <w:t>№ п</w:t>
            </w:r>
            <w:r w:rsidRPr="00C20465">
              <w:rPr>
                <w:b/>
                <w:bCs/>
                <w:color w:val="3366FF"/>
                <w:sz w:val="28"/>
                <w:szCs w:val="28"/>
                <w:lang w:val="en-US"/>
              </w:rPr>
              <w:t>/</w:t>
            </w:r>
            <w:r w:rsidRPr="00C20465">
              <w:rPr>
                <w:b/>
                <w:bCs/>
                <w:color w:val="3366FF"/>
                <w:sz w:val="28"/>
                <w:szCs w:val="28"/>
              </w:rPr>
              <w:t>п</w:t>
            </w:r>
          </w:p>
        </w:tc>
        <w:tc>
          <w:tcPr>
            <w:tcW w:w="3119" w:type="dxa"/>
          </w:tcPr>
          <w:p w:rsidR="007B33C9" w:rsidRPr="00C20465" w:rsidRDefault="007B33C9" w:rsidP="00C20465">
            <w:pPr>
              <w:jc w:val="center"/>
              <w:rPr>
                <w:b/>
                <w:bCs/>
                <w:color w:val="3366FF"/>
                <w:sz w:val="28"/>
                <w:szCs w:val="28"/>
              </w:rPr>
            </w:pPr>
            <w:r>
              <w:rPr>
                <w:b/>
                <w:bCs/>
                <w:color w:val="3366FF"/>
                <w:sz w:val="28"/>
                <w:szCs w:val="28"/>
              </w:rPr>
              <w:t xml:space="preserve">Темы </w:t>
            </w:r>
          </w:p>
        </w:tc>
        <w:tc>
          <w:tcPr>
            <w:tcW w:w="2410" w:type="dxa"/>
          </w:tcPr>
          <w:p w:rsidR="007B33C9" w:rsidRPr="00C20465" w:rsidRDefault="007B33C9" w:rsidP="00C20465">
            <w:pPr>
              <w:jc w:val="center"/>
              <w:rPr>
                <w:b/>
                <w:bCs/>
                <w:color w:val="3366FF"/>
                <w:sz w:val="28"/>
                <w:szCs w:val="28"/>
              </w:rPr>
            </w:pPr>
            <w:r w:rsidRPr="00C20465">
              <w:rPr>
                <w:b/>
                <w:bCs/>
                <w:color w:val="3366FF"/>
                <w:sz w:val="28"/>
                <w:szCs w:val="28"/>
              </w:rPr>
              <w:t xml:space="preserve">Словарная </w:t>
            </w:r>
          </w:p>
          <w:p w:rsidR="007B33C9" w:rsidRPr="00C20465" w:rsidRDefault="007B33C9" w:rsidP="00C20465">
            <w:pPr>
              <w:jc w:val="center"/>
              <w:rPr>
                <w:b/>
                <w:bCs/>
                <w:color w:val="3366FF"/>
                <w:sz w:val="28"/>
                <w:szCs w:val="28"/>
              </w:rPr>
            </w:pPr>
            <w:r w:rsidRPr="00C20465">
              <w:rPr>
                <w:b/>
                <w:bCs/>
                <w:color w:val="3366FF"/>
                <w:sz w:val="28"/>
                <w:szCs w:val="28"/>
              </w:rPr>
              <w:t>работа</w:t>
            </w:r>
          </w:p>
        </w:tc>
        <w:tc>
          <w:tcPr>
            <w:tcW w:w="2065" w:type="dxa"/>
          </w:tcPr>
          <w:p w:rsidR="007B33C9" w:rsidRPr="00C20465" w:rsidRDefault="007B33C9" w:rsidP="00C20465">
            <w:pPr>
              <w:jc w:val="center"/>
              <w:rPr>
                <w:b/>
                <w:bCs/>
                <w:color w:val="3366FF"/>
                <w:sz w:val="28"/>
                <w:szCs w:val="28"/>
              </w:rPr>
            </w:pPr>
            <w:r w:rsidRPr="00C20465">
              <w:rPr>
                <w:b/>
                <w:bCs/>
                <w:color w:val="3366FF"/>
                <w:sz w:val="28"/>
                <w:szCs w:val="28"/>
              </w:rPr>
              <w:t>Наглядность</w:t>
            </w:r>
          </w:p>
        </w:tc>
        <w:tc>
          <w:tcPr>
            <w:tcW w:w="2471" w:type="dxa"/>
          </w:tcPr>
          <w:p w:rsidR="007B33C9" w:rsidRPr="00C20465" w:rsidRDefault="007B33C9" w:rsidP="00C20465">
            <w:pPr>
              <w:jc w:val="center"/>
              <w:rPr>
                <w:b/>
                <w:bCs/>
                <w:color w:val="3366FF"/>
                <w:sz w:val="28"/>
                <w:szCs w:val="28"/>
              </w:rPr>
            </w:pPr>
            <w:r w:rsidRPr="00C20465">
              <w:rPr>
                <w:b/>
                <w:bCs/>
                <w:color w:val="3366FF"/>
                <w:sz w:val="28"/>
                <w:szCs w:val="28"/>
              </w:rPr>
              <w:t>Повторение темы</w:t>
            </w:r>
          </w:p>
        </w:tc>
        <w:tc>
          <w:tcPr>
            <w:tcW w:w="1984" w:type="dxa"/>
          </w:tcPr>
          <w:p w:rsidR="007B33C9" w:rsidRPr="00C20465" w:rsidRDefault="007B33C9" w:rsidP="00C20465">
            <w:pPr>
              <w:jc w:val="center"/>
              <w:rPr>
                <w:b/>
                <w:bCs/>
                <w:color w:val="3366FF"/>
                <w:sz w:val="28"/>
                <w:szCs w:val="28"/>
              </w:rPr>
            </w:pPr>
            <w:r w:rsidRPr="00C20465">
              <w:rPr>
                <w:b/>
                <w:bCs/>
                <w:color w:val="3366FF"/>
                <w:sz w:val="28"/>
                <w:szCs w:val="28"/>
              </w:rPr>
              <w:t>Домашнее</w:t>
            </w:r>
          </w:p>
          <w:p w:rsidR="007B33C9" w:rsidRPr="00C20465" w:rsidRDefault="007B33C9" w:rsidP="00C20465">
            <w:pPr>
              <w:jc w:val="center"/>
              <w:rPr>
                <w:b/>
                <w:bCs/>
                <w:color w:val="3366FF"/>
                <w:sz w:val="28"/>
                <w:szCs w:val="28"/>
              </w:rPr>
            </w:pPr>
            <w:r w:rsidRPr="00C20465">
              <w:rPr>
                <w:b/>
                <w:bCs/>
                <w:color w:val="3366FF"/>
                <w:sz w:val="28"/>
                <w:szCs w:val="28"/>
              </w:rPr>
              <w:t>задание</w:t>
            </w:r>
          </w:p>
        </w:tc>
        <w:tc>
          <w:tcPr>
            <w:tcW w:w="1701" w:type="dxa"/>
          </w:tcPr>
          <w:p w:rsidR="007B33C9" w:rsidRPr="00C20465" w:rsidRDefault="007B33C9" w:rsidP="00C20465">
            <w:pPr>
              <w:jc w:val="center"/>
              <w:rPr>
                <w:b/>
                <w:bCs/>
                <w:color w:val="3366FF"/>
                <w:sz w:val="28"/>
                <w:szCs w:val="28"/>
              </w:rPr>
            </w:pPr>
          </w:p>
          <w:p w:rsidR="007B33C9" w:rsidRPr="00C20465" w:rsidRDefault="007B33C9" w:rsidP="00C20465">
            <w:pPr>
              <w:jc w:val="center"/>
              <w:rPr>
                <w:b/>
                <w:bCs/>
                <w:color w:val="3366FF"/>
                <w:sz w:val="28"/>
                <w:szCs w:val="28"/>
              </w:rPr>
            </w:pPr>
            <w:r w:rsidRPr="00C20465">
              <w:rPr>
                <w:b/>
                <w:bCs/>
                <w:color w:val="3366FF"/>
                <w:sz w:val="28"/>
                <w:szCs w:val="28"/>
              </w:rPr>
              <w:t>Сроки</w:t>
            </w:r>
          </w:p>
        </w:tc>
      </w:tr>
      <w:tr w:rsidR="007B33C9" w:rsidRPr="00192A1E">
        <w:tc>
          <w:tcPr>
            <w:tcW w:w="851" w:type="dxa"/>
          </w:tcPr>
          <w:p w:rsidR="007B33C9" w:rsidRPr="00210F46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Pr="00210F46" w:rsidRDefault="007B33C9" w:rsidP="00210F46">
            <w:r w:rsidRPr="00210F46">
              <w:t>Морфология</w:t>
            </w:r>
            <w:r>
              <w:t xml:space="preserve"> такрар гьаби</w:t>
            </w:r>
          </w:p>
        </w:tc>
        <w:tc>
          <w:tcPr>
            <w:tcW w:w="2410" w:type="dxa"/>
          </w:tcPr>
          <w:p w:rsidR="007B33C9" w:rsidRPr="00192A1E" w:rsidRDefault="007B33C9" w:rsidP="00C20465">
            <w:pPr>
              <w:jc w:val="center"/>
            </w:pPr>
          </w:p>
        </w:tc>
        <w:tc>
          <w:tcPr>
            <w:tcW w:w="2065" w:type="dxa"/>
          </w:tcPr>
          <w:p w:rsidR="007B33C9" w:rsidRPr="00192A1E" w:rsidRDefault="007B33C9" w:rsidP="00C20465">
            <w:pPr>
              <w:jc w:val="center"/>
            </w:pPr>
          </w:p>
        </w:tc>
        <w:tc>
          <w:tcPr>
            <w:tcW w:w="2471" w:type="dxa"/>
          </w:tcPr>
          <w:p w:rsidR="007B33C9" w:rsidRPr="00192A1E" w:rsidRDefault="007B33C9" w:rsidP="00C20465">
            <w:pPr>
              <w:jc w:val="center"/>
            </w:pPr>
          </w:p>
        </w:tc>
        <w:tc>
          <w:tcPr>
            <w:tcW w:w="1984" w:type="dxa"/>
          </w:tcPr>
          <w:p w:rsidR="007B33C9" w:rsidRDefault="007B33C9" w:rsidP="00192A1E">
            <w:r w:rsidRPr="00192A1E">
              <w:t xml:space="preserve">1 х1алт1и </w:t>
            </w:r>
          </w:p>
          <w:p w:rsidR="007B33C9" w:rsidRPr="00192A1E" w:rsidRDefault="007B33C9" w:rsidP="00192A1E">
            <w:r w:rsidRPr="00192A1E">
              <w:t>3 гь.</w:t>
            </w:r>
          </w:p>
        </w:tc>
        <w:tc>
          <w:tcPr>
            <w:tcW w:w="1701" w:type="dxa"/>
          </w:tcPr>
          <w:p w:rsidR="007B33C9" w:rsidRPr="00192A1E" w:rsidRDefault="007B33C9" w:rsidP="00192A1E">
            <w:r>
              <w:t>1 четв.</w:t>
            </w:r>
          </w:p>
        </w:tc>
      </w:tr>
      <w:tr w:rsidR="007B33C9">
        <w:tc>
          <w:tcPr>
            <w:tcW w:w="851" w:type="dxa"/>
          </w:tcPr>
          <w:p w:rsidR="007B33C9" w:rsidRPr="00210F46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Pr="00210F46" w:rsidRDefault="007B33C9" w:rsidP="00210F46">
            <w:r w:rsidRPr="00210F46">
              <w:t>Синтаксис</w:t>
            </w:r>
            <w:r>
              <w:t xml:space="preserve"> </w:t>
            </w:r>
          </w:p>
        </w:tc>
        <w:tc>
          <w:tcPr>
            <w:tcW w:w="2410" w:type="dxa"/>
          </w:tcPr>
          <w:p w:rsidR="007B33C9" w:rsidRPr="00210F46" w:rsidRDefault="007B33C9" w:rsidP="00210F46"/>
        </w:tc>
        <w:tc>
          <w:tcPr>
            <w:tcW w:w="2065" w:type="dxa"/>
          </w:tcPr>
          <w:p w:rsidR="007B33C9" w:rsidRPr="00210F46" w:rsidRDefault="007B33C9" w:rsidP="00210F46"/>
        </w:tc>
        <w:tc>
          <w:tcPr>
            <w:tcW w:w="2471" w:type="dxa"/>
          </w:tcPr>
          <w:p w:rsidR="007B33C9" w:rsidRPr="00210F46" w:rsidRDefault="007B33C9" w:rsidP="00210F46"/>
        </w:tc>
        <w:tc>
          <w:tcPr>
            <w:tcW w:w="1984" w:type="dxa"/>
          </w:tcPr>
          <w:p w:rsidR="007B33C9" w:rsidRDefault="007B33C9" w:rsidP="00210F46">
            <w:r>
              <w:t xml:space="preserve">3 х1алт1и </w:t>
            </w:r>
          </w:p>
          <w:p w:rsidR="007B33C9" w:rsidRPr="00210F46" w:rsidRDefault="007B33C9" w:rsidP="00210F46">
            <w:r>
              <w:t>5 гь.</w:t>
            </w:r>
          </w:p>
        </w:tc>
        <w:tc>
          <w:tcPr>
            <w:tcW w:w="1701" w:type="dxa"/>
          </w:tcPr>
          <w:p w:rsidR="007B33C9" w:rsidRPr="00210F46" w:rsidRDefault="007B33C9" w:rsidP="00210F46"/>
        </w:tc>
      </w:tr>
      <w:tr w:rsidR="007B33C9"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Default="007B33C9" w:rsidP="00E32BFC">
            <w:r>
              <w:t>Лексика ва фразеология</w:t>
            </w:r>
          </w:p>
        </w:tc>
        <w:tc>
          <w:tcPr>
            <w:tcW w:w="2410" w:type="dxa"/>
          </w:tcPr>
          <w:p w:rsidR="007B33C9" w:rsidRPr="00117B95" w:rsidRDefault="007B33C9" w:rsidP="00E32BFC">
            <w:r>
              <w:t>Ч1ужуг1адан, маг1арулай, коч1охъан</w:t>
            </w:r>
          </w:p>
        </w:tc>
        <w:tc>
          <w:tcPr>
            <w:tcW w:w="2065" w:type="dxa"/>
          </w:tcPr>
          <w:p w:rsidR="007B33C9" w:rsidRDefault="007B33C9" w:rsidP="00E32BFC">
            <w:r>
              <w:t>Карточкаби.</w:t>
            </w:r>
          </w:p>
        </w:tc>
        <w:tc>
          <w:tcPr>
            <w:tcW w:w="2471" w:type="dxa"/>
          </w:tcPr>
          <w:p w:rsidR="007B33C9" w:rsidRDefault="007B33C9" w:rsidP="00E32BFC"/>
        </w:tc>
        <w:tc>
          <w:tcPr>
            <w:tcW w:w="1984" w:type="dxa"/>
          </w:tcPr>
          <w:p w:rsidR="007B33C9" w:rsidRPr="005D5F3D" w:rsidRDefault="007B33C9" w:rsidP="00EA05AB">
            <w:r>
              <w:t>§ 1</w:t>
            </w:r>
          </w:p>
          <w:p w:rsidR="007B33C9" w:rsidRDefault="007B33C9" w:rsidP="00EA05AB">
            <w:r w:rsidRPr="00C20465">
              <w:rPr>
                <w:lang w:val="en-US"/>
              </w:rPr>
              <w:t>3</w:t>
            </w:r>
            <w:r>
              <w:t xml:space="preserve"> х1алт1и</w:t>
            </w:r>
          </w:p>
        </w:tc>
        <w:tc>
          <w:tcPr>
            <w:tcW w:w="1701" w:type="dxa"/>
          </w:tcPr>
          <w:p w:rsidR="007B33C9" w:rsidRDefault="007B33C9" w:rsidP="00E32BFC"/>
        </w:tc>
      </w:tr>
      <w:tr w:rsidR="007B33C9">
        <w:tc>
          <w:tcPr>
            <w:tcW w:w="851" w:type="dxa"/>
          </w:tcPr>
          <w:p w:rsidR="007B33C9" w:rsidRPr="00C20465" w:rsidRDefault="007B33C9" w:rsidP="00F71FDD">
            <w:pPr>
              <w:numPr>
                <w:ilvl w:val="0"/>
                <w:numId w:val="2"/>
              </w:numPr>
              <w:rPr>
                <w:lang w:val="en-US"/>
              </w:rPr>
            </w:pPr>
          </w:p>
        </w:tc>
        <w:tc>
          <w:tcPr>
            <w:tcW w:w="3119" w:type="dxa"/>
          </w:tcPr>
          <w:p w:rsidR="007B33C9" w:rsidRPr="005D5F3D" w:rsidRDefault="007B33C9" w:rsidP="00E32BFC">
            <w:r>
              <w:t>Киназго х1алт1изарулел раг1аби.</w:t>
            </w:r>
          </w:p>
        </w:tc>
        <w:tc>
          <w:tcPr>
            <w:tcW w:w="2410" w:type="dxa"/>
          </w:tcPr>
          <w:p w:rsidR="007B33C9" w:rsidRDefault="007B33C9" w:rsidP="00E32BFC"/>
        </w:tc>
        <w:tc>
          <w:tcPr>
            <w:tcW w:w="2065" w:type="dxa"/>
          </w:tcPr>
          <w:p w:rsidR="007B33C9" w:rsidRDefault="007B33C9" w:rsidP="00E32BFC">
            <w:r>
              <w:t>карточкаби</w:t>
            </w:r>
          </w:p>
        </w:tc>
        <w:tc>
          <w:tcPr>
            <w:tcW w:w="2471" w:type="dxa"/>
          </w:tcPr>
          <w:p w:rsidR="007B33C9" w:rsidRDefault="007B33C9" w:rsidP="00E32BFC">
            <w:r>
              <w:t>Лексика ва фразеология</w:t>
            </w:r>
          </w:p>
        </w:tc>
        <w:tc>
          <w:tcPr>
            <w:tcW w:w="1984" w:type="dxa"/>
          </w:tcPr>
          <w:p w:rsidR="007B33C9" w:rsidRDefault="007B33C9" w:rsidP="00EA05AB">
            <w:r>
              <w:t>§ 2</w:t>
            </w:r>
          </w:p>
          <w:p w:rsidR="007B33C9" w:rsidRDefault="007B33C9" w:rsidP="00EA05AB">
            <w:r>
              <w:t>3 х1алт1и</w:t>
            </w:r>
          </w:p>
        </w:tc>
        <w:tc>
          <w:tcPr>
            <w:tcW w:w="1701" w:type="dxa"/>
          </w:tcPr>
          <w:p w:rsidR="007B33C9" w:rsidRDefault="007B33C9" w:rsidP="00E32BFC"/>
        </w:tc>
      </w:tr>
      <w:tr w:rsidR="007B33C9">
        <w:tc>
          <w:tcPr>
            <w:tcW w:w="851" w:type="dxa"/>
          </w:tcPr>
          <w:p w:rsidR="007B33C9" w:rsidRPr="00C20465" w:rsidRDefault="007B33C9" w:rsidP="00F71FDD">
            <w:pPr>
              <w:numPr>
                <w:ilvl w:val="0"/>
                <w:numId w:val="2"/>
              </w:numPr>
              <w:rPr>
                <w:lang w:val="en-US"/>
              </w:rPr>
            </w:pPr>
          </w:p>
        </w:tc>
        <w:tc>
          <w:tcPr>
            <w:tcW w:w="3119" w:type="dxa"/>
          </w:tcPr>
          <w:p w:rsidR="007B33C9" w:rsidRDefault="007B33C9" w:rsidP="00E32BFC">
            <w:r w:rsidRPr="00C20465">
              <w:rPr>
                <w:b/>
                <w:bCs/>
                <w:color w:val="008000"/>
              </w:rPr>
              <w:t>Диктант «Аргъут»</w:t>
            </w:r>
          </w:p>
        </w:tc>
        <w:tc>
          <w:tcPr>
            <w:tcW w:w="2410" w:type="dxa"/>
          </w:tcPr>
          <w:p w:rsidR="007B33C9" w:rsidRDefault="007B33C9" w:rsidP="00E32BFC"/>
        </w:tc>
        <w:tc>
          <w:tcPr>
            <w:tcW w:w="2065" w:type="dxa"/>
          </w:tcPr>
          <w:p w:rsidR="007B33C9" w:rsidRDefault="007B33C9" w:rsidP="00E32BFC">
            <w:r>
              <w:t>Диктантазул мажмуг1</w:t>
            </w:r>
          </w:p>
        </w:tc>
        <w:tc>
          <w:tcPr>
            <w:tcW w:w="2471" w:type="dxa"/>
          </w:tcPr>
          <w:p w:rsidR="007B33C9" w:rsidRDefault="007B33C9" w:rsidP="00E32BFC"/>
        </w:tc>
        <w:tc>
          <w:tcPr>
            <w:tcW w:w="1984" w:type="dxa"/>
          </w:tcPr>
          <w:p w:rsidR="007B33C9" w:rsidRDefault="007B33C9" w:rsidP="00EA05AB"/>
        </w:tc>
        <w:tc>
          <w:tcPr>
            <w:tcW w:w="1701" w:type="dxa"/>
          </w:tcPr>
          <w:p w:rsidR="007B33C9" w:rsidRDefault="007B33C9" w:rsidP="00E32BFC"/>
        </w:tc>
      </w:tr>
      <w:tr w:rsidR="007B33C9">
        <w:tc>
          <w:tcPr>
            <w:tcW w:w="851" w:type="dxa"/>
          </w:tcPr>
          <w:p w:rsidR="007B33C9" w:rsidRPr="005D5F3D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Default="007B33C9" w:rsidP="00E32BFC">
            <w:r>
              <w:t>Диалектиял (бак1алъул) ва пишачилъиялъул раг1аби.</w:t>
            </w:r>
          </w:p>
        </w:tc>
        <w:tc>
          <w:tcPr>
            <w:tcW w:w="2410" w:type="dxa"/>
          </w:tcPr>
          <w:p w:rsidR="007B33C9" w:rsidRDefault="007B33C9" w:rsidP="00E32BFC"/>
        </w:tc>
        <w:tc>
          <w:tcPr>
            <w:tcW w:w="2065" w:type="dxa"/>
          </w:tcPr>
          <w:p w:rsidR="007B33C9" w:rsidRDefault="007B33C9" w:rsidP="00E32BFC">
            <w:r>
              <w:t>карточкаби</w:t>
            </w:r>
          </w:p>
        </w:tc>
        <w:tc>
          <w:tcPr>
            <w:tcW w:w="2471" w:type="dxa"/>
          </w:tcPr>
          <w:p w:rsidR="007B33C9" w:rsidRDefault="007B33C9" w:rsidP="00E32BFC">
            <w:r>
              <w:t>Киназго х1алт1изарулел раг1аби.</w:t>
            </w:r>
          </w:p>
        </w:tc>
        <w:tc>
          <w:tcPr>
            <w:tcW w:w="1984" w:type="dxa"/>
          </w:tcPr>
          <w:p w:rsidR="007B33C9" w:rsidRDefault="007B33C9" w:rsidP="00EA05AB">
            <w:r>
              <w:t>§ 3</w:t>
            </w:r>
          </w:p>
          <w:p w:rsidR="007B33C9" w:rsidRDefault="007B33C9" w:rsidP="00EA05AB">
            <w:r>
              <w:t>4 х1алт1и</w:t>
            </w:r>
          </w:p>
        </w:tc>
        <w:tc>
          <w:tcPr>
            <w:tcW w:w="1701" w:type="dxa"/>
          </w:tcPr>
          <w:p w:rsidR="007B33C9" w:rsidRDefault="007B33C9" w:rsidP="00E32BFC"/>
        </w:tc>
      </w:tr>
      <w:tr w:rsidR="007B33C9"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Default="007B33C9" w:rsidP="005D5F3D">
            <w:r>
              <w:t xml:space="preserve">Цогидал мац1аздаса рач1арал раг1аби. </w:t>
            </w:r>
          </w:p>
        </w:tc>
        <w:tc>
          <w:tcPr>
            <w:tcW w:w="2410" w:type="dxa"/>
          </w:tcPr>
          <w:p w:rsidR="007B33C9" w:rsidRDefault="007B33C9" w:rsidP="00E32BFC">
            <w:r>
              <w:t>Ессарухъан, г1уц1арухъан, рет1ел – хьит,</w:t>
            </w:r>
          </w:p>
        </w:tc>
        <w:tc>
          <w:tcPr>
            <w:tcW w:w="2065" w:type="dxa"/>
          </w:tcPr>
          <w:p w:rsidR="007B33C9" w:rsidRDefault="007B33C9" w:rsidP="00E32BFC">
            <w:r>
              <w:t>Карточкаби.</w:t>
            </w:r>
          </w:p>
        </w:tc>
        <w:tc>
          <w:tcPr>
            <w:tcW w:w="2471" w:type="dxa"/>
          </w:tcPr>
          <w:p w:rsidR="007B33C9" w:rsidRDefault="007B33C9" w:rsidP="00E32BFC">
            <w:r>
              <w:t>Диалектиял раг1аби</w:t>
            </w:r>
          </w:p>
        </w:tc>
        <w:tc>
          <w:tcPr>
            <w:tcW w:w="1984" w:type="dxa"/>
          </w:tcPr>
          <w:p w:rsidR="007B33C9" w:rsidRPr="005D5F3D" w:rsidRDefault="007B33C9" w:rsidP="00E32BFC">
            <w:r>
              <w:t>§</w:t>
            </w:r>
            <w:r w:rsidRPr="00C20465">
              <w:rPr>
                <w:lang w:val="en-US"/>
              </w:rPr>
              <w:t xml:space="preserve"> 4</w:t>
            </w:r>
          </w:p>
          <w:p w:rsidR="007B33C9" w:rsidRPr="00EA05AB" w:rsidRDefault="007B33C9" w:rsidP="00E32BFC">
            <w:r w:rsidRPr="00C20465">
              <w:rPr>
                <w:lang w:val="en-US"/>
              </w:rPr>
              <w:t xml:space="preserve">4 </w:t>
            </w:r>
            <w:r>
              <w:t>х1алт1и</w:t>
            </w:r>
          </w:p>
        </w:tc>
        <w:tc>
          <w:tcPr>
            <w:tcW w:w="1701" w:type="dxa"/>
          </w:tcPr>
          <w:p w:rsidR="007B33C9" w:rsidRDefault="007B33C9" w:rsidP="00E32BFC"/>
        </w:tc>
      </w:tr>
      <w:tr w:rsidR="007B33C9"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Pr="00C20465" w:rsidRDefault="007B33C9" w:rsidP="00E32BFC">
            <w:pPr>
              <w:rPr>
                <w:b/>
                <w:bCs/>
                <w:color w:val="008000"/>
              </w:rPr>
            </w:pPr>
            <w:r>
              <w:t>Ц1иял ва  басралъарал раг1аби.</w:t>
            </w:r>
          </w:p>
        </w:tc>
        <w:tc>
          <w:tcPr>
            <w:tcW w:w="2410" w:type="dxa"/>
          </w:tcPr>
          <w:p w:rsidR="007B33C9" w:rsidRDefault="007B33C9" w:rsidP="00E32BFC"/>
        </w:tc>
        <w:tc>
          <w:tcPr>
            <w:tcW w:w="2065" w:type="dxa"/>
          </w:tcPr>
          <w:p w:rsidR="007B33C9" w:rsidRDefault="007B33C9" w:rsidP="00E32BFC"/>
        </w:tc>
        <w:tc>
          <w:tcPr>
            <w:tcW w:w="2471" w:type="dxa"/>
          </w:tcPr>
          <w:p w:rsidR="007B33C9" w:rsidRDefault="007B33C9" w:rsidP="00BB6D85">
            <w:pPr>
              <w:ind w:firstLine="96"/>
            </w:pPr>
            <w:r>
              <w:t>Цогидал мац1аздаса рач1арал раг1аби.</w:t>
            </w:r>
          </w:p>
        </w:tc>
        <w:tc>
          <w:tcPr>
            <w:tcW w:w="1984" w:type="dxa"/>
          </w:tcPr>
          <w:p w:rsidR="007B33C9" w:rsidRDefault="007B33C9" w:rsidP="00E32BFC">
            <w:r>
              <w:t>§ 5</w:t>
            </w:r>
          </w:p>
          <w:p w:rsidR="007B33C9" w:rsidRDefault="007B33C9" w:rsidP="00E32BFC">
            <w:r>
              <w:t>2 х1алт1и</w:t>
            </w:r>
          </w:p>
        </w:tc>
        <w:tc>
          <w:tcPr>
            <w:tcW w:w="1701" w:type="dxa"/>
          </w:tcPr>
          <w:p w:rsidR="007B33C9" w:rsidRDefault="007B33C9" w:rsidP="00E32BFC"/>
        </w:tc>
      </w:tr>
      <w:tr w:rsidR="007B33C9"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Default="007B33C9" w:rsidP="00192A1E">
            <w:r>
              <w:t>Фразеология ва фразеологияб сверел</w:t>
            </w:r>
          </w:p>
        </w:tc>
        <w:tc>
          <w:tcPr>
            <w:tcW w:w="2410" w:type="dxa"/>
          </w:tcPr>
          <w:p w:rsidR="007B33C9" w:rsidRDefault="007B33C9" w:rsidP="00E32BFC">
            <w:r>
              <w:t>Хъах1лъи, оцх1ут1,</w:t>
            </w:r>
          </w:p>
        </w:tc>
        <w:tc>
          <w:tcPr>
            <w:tcW w:w="2065" w:type="dxa"/>
          </w:tcPr>
          <w:p w:rsidR="007B33C9" w:rsidRDefault="007B33C9" w:rsidP="00E32BFC">
            <w:r>
              <w:t>Таблица, карточкаби.</w:t>
            </w:r>
          </w:p>
        </w:tc>
        <w:tc>
          <w:tcPr>
            <w:tcW w:w="2471" w:type="dxa"/>
          </w:tcPr>
          <w:p w:rsidR="007B33C9" w:rsidRDefault="007B33C9" w:rsidP="00E32BFC">
            <w:r>
              <w:t>Ц1иял ва  басриял раг1аби</w:t>
            </w:r>
          </w:p>
        </w:tc>
        <w:tc>
          <w:tcPr>
            <w:tcW w:w="1984" w:type="dxa"/>
          </w:tcPr>
          <w:p w:rsidR="007B33C9" w:rsidRDefault="007B33C9" w:rsidP="00E32BFC">
            <w:r>
              <w:t xml:space="preserve">§ 6 </w:t>
            </w:r>
          </w:p>
          <w:p w:rsidR="007B33C9" w:rsidRDefault="007B33C9" w:rsidP="00E32BFC"/>
        </w:tc>
        <w:tc>
          <w:tcPr>
            <w:tcW w:w="1701" w:type="dxa"/>
          </w:tcPr>
          <w:p w:rsidR="007B33C9" w:rsidRDefault="007B33C9" w:rsidP="00E32BFC"/>
        </w:tc>
      </w:tr>
      <w:tr w:rsidR="007B33C9"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Default="007B33C9" w:rsidP="00E32BFC">
            <w:r>
              <w:t>5 классалда малъараб материал такрар гьаби.</w:t>
            </w:r>
          </w:p>
        </w:tc>
        <w:tc>
          <w:tcPr>
            <w:tcW w:w="2410" w:type="dxa"/>
          </w:tcPr>
          <w:p w:rsidR="007B33C9" w:rsidRDefault="007B33C9" w:rsidP="00E32BFC"/>
        </w:tc>
        <w:tc>
          <w:tcPr>
            <w:tcW w:w="2065" w:type="dxa"/>
          </w:tcPr>
          <w:p w:rsidR="007B33C9" w:rsidRDefault="007B33C9" w:rsidP="00E32BFC"/>
        </w:tc>
        <w:tc>
          <w:tcPr>
            <w:tcW w:w="2471" w:type="dxa"/>
          </w:tcPr>
          <w:p w:rsidR="007B33C9" w:rsidRDefault="007B33C9" w:rsidP="00E32BFC">
            <w:r>
              <w:t>Фразеология.</w:t>
            </w:r>
          </w:p>
        </w:tc>
        <w:tc>
          <w:tcPr>
            <w:tcW w:w="1984" w:type="dxa"/>
          </w:tcPr>
          <w:p w:rsidR="007B33C9" w:rsidRDefault="007B33C9" w:rsidP="00E32BFC">
            <w:r>
              <w:t>§ 7</w:t>
            </w:r>
          </w:p>
          <w:p w:rsidR="007B33C9" w:rsidRDefault="007B33C9" w:rsidP="00E32BFC">
            <w:r>
              <w:t>3 х1алт1и</w:t>
            </w:r>
          </w:p>
        </w:tc>
        <w:tc>
          <w:tcPr>
            <w:tcW w:w="1701" w:type="dxa"/>
          </w:tcPr>
          <w:p w:rsidR="007B33C9" w:rsidRDefault="007B33C9" w:rsidP="00E32BFC"/>
        </w:tc>
      </w:tr>
      <w:tr w:rsidR="007B33C9"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Default="007B33C9" w:rsidP="00E32BFC">
            <w:r>
              <w:t>Морфологияб къаг1идаялъ раг1и лъугьин.</w:t>
            </w:r>
          </w:p>
        </w:tc>
        <w:tc>
          <w:tcPr>
            <w:tcW w:w="2410" w:type="dxa"/>
          </w:tcPr>
          <w:p w:rsidR="007B33C9" w:rsidRDefault="007B33C9" w:rsidP="00E32BFC">
            <w:r>
              <w:t>Хинк1бахъ, баг1аргьоло, квердаххел,</w:t>
            </w:r>
          </w:p>
        </w:tc>
        <w:tc>
          <w:tcPr>
            <w:tcW w:w="2065" w:type="dxa"/>
          </w:tcPr>
          <w:p w:rsidR="007B33C9" w:rsidRDefault="007B33C9" w:rsidP="00E32BFC">
            <w:r>
              <w:t>Карточкаби.</w:t>
            </w:r>
          </w:p>
        </w:tc>
        <w:tc>
          <w:tcPr>
            <w:tcW w:w="2471" w:type="dxa"/>
          </w:tcPr>
          <w:p w:rsidR="007B33C9" w:rsidRDefault="007B33C9" w:rsidP="00E32BFC"/>
        </w:tc>
        <w:tc>
          <w:tcPr>
            <w:tcW w:w="1984" w:type="dxa"/>
          </w:tcPr>
          <w:p w:rsidR="007B33C9" w:rsidRDefault="007B33C9" w:rsidP="00E32BFC">
            <w:r>
              <w:t xml:space="preserve">§ 8 </w:t>
            </w:r>
          </w:p>
          <w:p w:rsidR="007B33C9" w:rsidRDefault="007B33C9" w:rsidP="005D5F3D">
            <w:r>
              <w:t xml:space="preserve">5 х1алти </w:t>
            </w:r>
          </w:p>
        </w:tc>
        <w:tc>
          <w:tcPr>
            <w:tcW w:w="1701" w:type="dxa"/>
          </w:tcPr>
          <w:p w:rsidR="007B33C9" w:rsidRDefault="007B33C9" w:rsidP="00E32BFC"/>
        </w:tc>
      </w:tr>
      <w:tr w:rsidR="007B33C9"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Default="007B33C9" w:rsidP="00E32BFC">
            <w:r>
              <w:t>К1иго кьибил жубан раг1и лъугьин</w:t>
            </w:r>
          </w:p>
        </w:tc>
        <w:tc>
          <w:tcPr>
            <w:tcW w:w="2410" w:type="dxa"/>
          </w:tcPr>
          <w:p w:rsidR="007B33C9" w:rsidRDefault="007B33C9" w:rsidP="00E32BFC"/>
        </w:tc>
        <w:tc>
          <w:tcPr>
            <w:tcW w:w="2065" w:type="dxa"/>
          </w:tcPr>
          <w:p w:rsidR="007B33C9" w:rsidRDefault="007B33C9" w:rsidP="00E32BFC"/>
        </w:tc>
        <w:tc>
          <w:tcPr>
            <w:tcW w:w="2471" w:type="dxa"/>
          </w:tcPr>
          <w:p w:rsidR="007B33C9" w:rsidRDefault="007B33C9" w:rsidP="00E32BFC"/>
        </w:tc>
        <w:tc>
          <w:tcPr>
            <w:tcW w:w="1984" w:type="dxa"/>
          </w:tcPr>
          <w:p w:rsidR="007B33C9" w:rsidRDefault="007B33C9" w:rsidP="00E32BFC">
            <w:r>
              <w:t xml:space="preserve">5 х1алт1и </w:t>
            </w:r>
          </w:p>
          <w:p w:rsidR="007B33C9" w:rsidRDefault="007B33C9" w:rsidP="00E32BFC">
            <w:r>
              <w:t>21 гь.</w:t>
            </w:r>
          </w:p>
        </w:tc>
        <w:tc>
          <w:tcPr>
            <w:tcW w:w="1701" w:type="dxa"/>
          </w:tcPr>
          <w:p w:rsidR="007B33C9" w:rsidRDefault="007B33C9" w:rsidP="00E32BFC"/>
        </w:tc>
      </w:tr>
      <w:tr w:rsidR="007B33C9"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Default="007B33C9" w:rsidP="00E32BFC">
            <w:r>
              <w:t>Жамаг1атазул ц1арал лъугьин</w:t>
            </w:r>
          </w:p>
        </w:tc>
        <w:tc>
          <w:tcPr>
            <w:tcW w:w="2410" w:type="dxa"/>
          </w:tcPr>
          <w:p w:rsidR="007B33C9" w:rsidRDefault="007B33C9" w:rsidP="00E32BFC"/>
        </w:tc>
        <w:tc>
          <w:tcPr>
            <w:tcW w:w="2065" w:type="dxa"/>
          </w:tcPr>
          <w:p w:rsidR="007B33C9" w:rsidRDefault="007B33C9" w:rsidP="00E32BFC"/>
        </w:tc>
        <w:tc>
          <w:tcPr>
            <w:tcW w:w="2471" w:type="dxa"/>
          </w:tcPr>
          <w:p w:rsidR="007B33C9" w:rsidRDefault="007B33C9" w:rsidP="00E32BFC"/>
        </w:tc>
        <w:tc>
          <w:tcPr>
            <w:tcW w:w="1984" w:type="dxa"/>
          </w:tcPr>
          <w:p w:rsidR="007B33C9" w:rsidRDefault="007B33C9" w:rsidP="00E32BFC">
            <w:r>
              <w:t>4 х1алт1и</w:t>
            </w:r>
          </w:p>
        </w:tc>
        <w:tc>
          <w:tcPr>
            <w:tcW w:w="1701" w:type="dxa"/>
          </w:tcPr>
          <w:p w:rsidR="007B33C9" w:rsidRDefault="007B33C9" w:rsidP="00E32BFC"/>
        </w:tc>
      </w:tr>
      <w:tr w:rsidR="007B33C9"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Pr="0062035F" w:rsidRDefault="007B33C9" w:rsidP="00E32BFC">
            <w:pPr>
              <w:rPr>
                <w:b/>
                <w:bCs/>
                <w:color w:val="00B050"/>
              </w:rPr>
            </w:pPr>
            <w:r w:rsidRPr="0062035F">
              <w:rPr>
                <w:b/>
                <w:bCs/>
                <w:color w:val="00B050"/>
              </w:rPr>
              <w:t>Диктант</w:t>
            </w:r>
          </w:p>
        </w:tc>
        <w:tc>
          <w:tcPr>
            <w:tcW w:w="2410" w:type="dxa"/>
          </w:tcPr>
          <w:p w:rsidR="007B33C9" w:rsidRDefault="007B33C9" w:rsidP="00E32BFC"/>
        </w:tc>
        <w:tc>
          <w:tcPr>
            <w:tcW w:w="2065" w:type="dxa"/>
          </w:tcPr>
          <w:p w:rsidR="007B33C9" w:rsidRDefault="007B33C9" w:rsidP="00E32BFC">
            <w:r>
              <w:t>Диктантазул мажмуг1</w:t>
            </w:r>
          </w:p>
        </w:tc>
        <w:tc>
          <w:tcPr>
            <w:tcW w:w="2471" w:type="dxa"/>
          </w:tcPr>
          <w:p w:rsidR="007B33C9" w:rsidRDefault="007B33C9" w:rsidP="00E32BFC"/>
        </w:tc>
        <w:tc>
          <w:tcPr>
            <w:tcW w:w="1984" w:type="dxa"/>
          </w:tcPr>
          <w:p w:rsidR="007B33C9" w:rsidRDefault="007B33C9" w:rsidP="00E32BFC"/>
        </w:tc>
        <w:tc>
          <w:tcPr>
            <w:tcW w:w="1701" w:type="dxa"/>
          </w:tcPr>
          <w:p w:rsidR="007B33C9" w:rsidRDefault="007B33C9" w:rsidP="00E32BFC"/>
        </w:tc>
      </w:tr>
      <w:tr w:rsidR="007B33C9"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Pr="0062035F" w:rsidRDefault="007B33C9" w:rsidP="00E32BFC">
            <w:pPr>
              <w:rPr>
                <w:b/>
                <w:bCs/>
                <w:color w:val="00B050"/>
              </w:rPr>
            </w:pPr>
            <w:r>
              <w:rPr>
                <w:b/>
                <w:bCs/>
                <w:color w:val="00B050"/>
              </w:rPr>
              <w:t>Гъалат1азда т1ад х1алт1и</w:t>
            </w:r>
          </w:p>
        </w:tc>
        <w:tc>
          <w:tcPr>
            <w:tcW w:w="2410" w:type="dxa"/>
          </w:tcPr>
          <w:p w:rsidR="007B33C9" w:rsidRDefault="007B33C9" w:rsidP="00E32BFC"/>
        </w:tc>
        <w:tc>
          <w:tcPr>
            <w:tcW w:w="2065" w:type="dxa"/>
          </w:tcPr>
          <w:p w:rsidR="007B33C9" w:rsidRDefault="007B33C9" w:rsidP="00E32BFC"/>
        </w:tc>
        <w:tc>
          <w:tcPr>
            <w:tcW w:w="2471" w:type="dxa"/>
          </w:tcPr>
          <w:p w:rsidR="007B33C9" w:rsidRDefault="007B33C9" w:rsidP="00E32BFC"/>
        </w:tc>
        <w:tc>
          <w:tcPr>
            <w:tcW w:w="1984" w:type="dxa"/>
          </w:tcPr>
          <w:p w:rsidR="007B33C9" w:rsidRDefault="007B33C9" w:rsidP="00E32BFC"/>
        </w:tc>
        <w:tc>
          <w:tcPr>
            <w:tcW w:w="1701" w:type="dxa"/>
          </w:tcPr>
          <w:p w:rsidR="007B33C9" w:rsidRDefault="007B33C9" w:rsidP="00E32BFC"/>
        </w:tc>
      </w:tr>
      <w:tr w:rsidR="007B33C9">
        <w:trPr>
          <w:trHeight w:val="572"/>
        </w:trPr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Default="007B33C9" w:rsidP="003A5ADD">
            <w:r>
              <w:t>Цо каламалъул бут1а цогиялде сверун ц1ияб раг1и лъугьин</w:t>
            </w:r>
          </w:p>
        </w:tc>
        <w:tc>
          <w:tcPr>
            <w:tcW w:w="2410" w:type="dxa"/>
          </w:tcPr>
          <w:p w:rsidR="007B33C9" w:rsidRDefault="007B33C9" w:rsidP="00E32BFC"/>
        </w:tc>
        <w:tc>
          <w:tcPr>
            <w:tcW w:w="2065" w:type="dxa"/>
          </w:tcPr>
          <w:p w:rsidR="007B33C9" w:rsidRDefault="007B33C9" w:rsidP="00E32BFC"/>
        </w:tc>
        <w:tc>
          <w:tcPr>
            <w:tcW w:w="2471" w:type="dxa"/>
          </w:tcPr>
          <w:p w:rsidR="007B33C9" w:rsidRDefault="007B33C9" w:rsidP="00E32BFC"/>
        </w:tc>
        <w:tc>
          <w:tcPr>
            <w:tcW w:w="1984" w:type="dxa"/>
          </w:tcPr>
          <w:p w:rsidR="007B33C9" w:rsidRDefault="007B33C9" w:rsidP="00E32BFC">
            <w:r>
              <w:t>2 х1алт1и</w:t>
            </w:r>
          </w:p>
        </w:tc>
        <w:tc>
          <w:tcPr>
            <w:tcW w:w="1701" w:type="dxa"/>
          </w:tcPr>
          <w:p w:rsidR="007B33C9" w:rsidRDefault="007B33C9" w:rsidP="00E32BFC"/>
        </w:tc>
      </w:tr>
      <w:tr w:rsidR="007B33C9">
        <w:trPr>
          <w:trHeight w:val="598"/>
        </w:trPr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  <w:p w:rsidR="007B33C9" w:rsidRDefault="007B33C9" w:rsidP="00F71FDD"/>
        </w:tc>
        <w:tc>
          <w:tcPr>
            <w:tcW w:w="3119" w:type="dxa"/>
          </w:tcPr>
          <w:p w:rsidR="007B33C9" w:rsidRPr="00C20465" w:rsidRDefault="007B33C9" w:rsidP="00E32BFC">
            <w:pPr>
              <w:rPr>
                <w:b/>
                <w:bCs/>
                <w:color w:val="008000"/>
              </w:rPr>
            </w:pPr>
            <w:r>
              <w:t>Журарал къокъ гьарурал раг1аби</w:t>
            </w:r>
          </w:p>
        </w:tc>
        <w:tc>
          <w:tcPr>
            <w:tcW w:w="2410" w:type="dxa"/>
          </w:tcPr>
          <w:p w:rsidR="007B33C9" w:rsidRDefault="007B33C9" w:rsidP="00E32BFC"/>
        </w:tc>
        <w:tc>
          <w:tcPr>
            <w:tcW w:w="2065" w:type="dxa"/>
          </w:tcPr>
          <w:p w:rsidR="007B33C9" w:rsidRDefault="007B33C9" w:rsidP="00E32BFC"/>
        </w:tc>
        <w:tc>
          <w:tcPr>
            <w:tcW w:w="2471" w:type="dxa"/>
          </w:tcPr>
          <w:p w:rsidR="007B33C9" w:rsidRDefault="007B33C9" w:rsidP="00E32BFC">
            <w:r>
              <w:t>Раг1и лъугьин</w:t>
            </w:r>
          </w:p>
        </w:tc>
        <w:tc>
          <w:tcPr>
            <w:tcW w:w="1984" w:type="dxa"/>
          </w:tcPr>
          <w:p w:rsidR="007B33C9" w:rsidRDefault="007B33C9" w:rsidP="00E32BFC">
            <w:r>
              <w:t>§ 9</w:t>
            </w:r>
          </w:p>
          <w:p w:rsidR="007B33C9" w:rsidRDefault="007B33C9" w:rsidP="00E32BFC">
            <w:r>
              <w:t>3 х1алт1и</w:t>
            </w:r>
          </w:p>
        </w:tc>
        <w:tc>
          <w:tcPr>
            <w:tcW w:w="1701" w:type="dxa"/>
          </w:tcPr>
          <w:p w:rsidR="007B33C9" w:rsidRDefault="007B33C9" w:rsidP="00E32BFC"/>
        </w:tc>
      </w:tr>
      <w:tr w:rsidR="007B33C9">
        <w:trPr>
          <w:trHeight w:val="598"/>
        </w:trPr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Pr="0062035F" w:rsidRDefault="007B33C9" w:rsidP="00E32BFC">
            <w:pPr>
              <w:rPr>
                <w:b/>
                <w:bCs/>
                <w:color w:val="00B050"/>
              </w:rPr>
            </w:pPr>
            <w:r w:rsidRPr="0062035F">
              <w:rPr>
                <w:b/>
                <w:bCs/>
                <w:color w:val="00B050"/>
              </w:rPr>
              <w:t>Жалго жидедаго ч1ун х1алт1и т1убай</w:t>
            </w:r>
          </w:p>
        </w:tc>
        <w:tc>
          <w:tcPr>
            <w:tcW w:w="2410" w:type="dxa"/>
          </w:tcPr>
          <w:p w:rsidR="007B33C9" w:rsidRDefault="007B33C9" w:rsidP="00E32BFC"/>
        </w:tc>
        <w:tc>
          <w:tcPr>
            <w:tcW w:w="2065" w:type="dxa"/>
          </w:tcPr>
          <w:p w:rsidR="007B33C9" w:rsidRDefault="007B33C9" w:rsidP="00E32BFC"/>
        </w:tc>
        <w:tc>
          <w:tcPr>
            <w:tcW w:w="2471" w:type="dxa"/>
          </w:tcPr>
          <w:p w:rsidR="007B33C9" w:rsidRDefault="007B33C9" w:rsidP="00E32BFC"/>
        </w:tc>
        <w:tc>
          <w:tcPr>
            <w:tcW w:w="1984" w:type="dxa"/>
          </w:tcPr>
          <w:p w:rsidR="007B33C9" w:rsidRDefault="007B33C9" w:rsidP="00E32BFC"/>
        </w:tc>
        <w:tc>
          <w:tcPr>
            <w:tcW w:w="1701" w:type="dxa"/>
          </w:tcPr>
          <w:p w:rsidR="007B33C9" w:rsidRDefault="007B33C9" w:rsidP="00E32BFC"/>
        </w:tc>
      </w:tr>
      <w:tr w:rsidR="007B33C9"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Default="007B33C9" w:rsidP="00E32BFC">
            <w:r>
              <w:t>Предметияб ц1ар.</w:t>
            </w:r>
          </w:p>
        </w:tc>
        <w:tc>
          <w:tcPr>
            <w:tcW w:w="2410" w:type="dxa"/>
          </w:tcPr>
          <w:p w:rsidR="007B33C9" w:rsidRDefault="007B33C9" w:rsidP="00BB6D85">
            <w:r>
              <w:t xml:space="preserve">Щакъит1ел, бет1ербахъ, </w:t>
            </w:r>
          </w:p>
        </w:tc>
        <w:tc>
          <w:tcPr>
            <w:tcW w:w="2065" w:type="dxa"/>
          </w:tcPr>
          <w:p w:rsidR="007B33C9" w:rsidRDefault="007B33C9" w:rsidP="00E32BFC">
            <w:r>
              <w:t>Таблица, карточкаби.</w:t>
            </w:r>
          </w:p>
        </w:tc>
        <w:tc>
          <w:tcPr>
            <w:tcW w:w="2471" w:type="dxa"/>
          </w:tcPr>
          <w:p w:rsidR="007B33C9" w:rsidRDefault="007B33C9" w:rsidP="00E32BFC">
            <w:r>
              <w:t>Журарал къокъ гьарурал раг1аби.</w:t>
            </w:r>
          </w:p>
        </w:tc>
        <w:tc>
          <w:tcPr>
            <w:tcW w:w="1984" w:type="dxa"/>
          </w:tcPr>
          <w:p w:rsidR="007B33C9" w:rsidRDefault="007B33C9" w:rsidP="00E32BFC">
            <w:r>
              <w:t xml:space="preserve">§ 10 </w:t>
            </w:r>
          </w:p>
          <w:p w:rsidR="007B33C9" w:rsidRDefault="007B33C9" w:rsidP="005D5F3D">
            <w:r>
              <w:t xml:space="preserve"> 4 х1алт1и </w:t>
            </w:r>
          </w:p>
        </w:tc>
        <w:tc>
          <w:tcPr>
            <w:tcW w:w="1701" w:type="dxa"/>
          </w:tcPr>
          <w:p w:rsidR="007B33C9" w:rsidRDefault="007B33C9" w:rsidP="00E32BFC">
            <w:r>
              <w:t>2 четв.</w:t>
            </w:r>
          </w:p>
        </w:tc>
      </w:tr>
      <w:tr w:rsidR="007B33C9"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Default="007B33C9" w:rsidP="00B147DD">
            <w:r>
              <w:t xml:space="preserve">Предметияб ц1аралъул цолъул ва г1емерлъул форма </w:t>
            </w:r>
          </w:p>
        </w:tc>
        <w:tc>
          <w:tcPr>
            <w:tcW w:w="2410" w:type="dxa"/>
          </w:tcPr>
          <w:p w:rsidR="007B33C9" w:rsidRDefault="007B33C9" w:rsidP="00E32BFC">
            <w:r>
              <w:t>ц1урачед,</w:t>
            </w:r>
          </w:p>
        </w:tc>
        <w:tc>
          <w:tcPr>
            <w:tcW w:w="2065" w:type="dxa"/>
          </w:tcPr>
          <w:p w:rsidR="007B33C9" w:rsidRDefault="007B33C9" w:rsidP="00E32BFC"/>
        </w:tc>
        <w:tc>
          <w:tcPr>
            <w:tcW w:w="2471" w:type="dxa"/>
          </w:tcPr>
          <w:p w:rsidR="007B33C9" w:rsidRDefault="007B33C9" w:rsidP="00E32BFC"/>
        </w:tc>
        <w:tc>
          <w:tcPr>
            <w:tcW w:w="1984" w:type="dxa"/>
          </w:tcPr>
          <w:p w:rsidR="007B33C9" w:rsidRDefault="007B33C9" w:rsidP="00E32BFC">
            <w:r>
              <w:t>5 х1алт1и</w:t>
            </w:r>
          </w:p>
        </w:tc>
        <w:tc>
          <w:tcPr>
            <w:tcW w:w="1701" w:type="dxa"/>
          </w:tcPr>
          <w:p w:rsidR="007B33C9" w:rsidRDefault="007B33C9" w:rsidP="00E32BFC"/>
        </w:tc>
      </w:tr>
      <w:tr w:rsidR="007B33C9"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Pr="00E950D5" w:rsidRDefault="007B33C9" w:rsidP="00B147DD">
            <w:pPr>
              <w:rPr>
                <w:b/>
                <w:bCs/>
                <w:color w:val="00B050"/>
              </w:rPr>
            </w:pPr>
            <w:r w:rsidRPr="00E950D5">
              <w:rPr>
                <w:b/>
                <w:bCs/>
                <w:color w:val="00B050"/>
              </w:rPr>
              <w:t>Ругьунлъиялъул сочинение</w:t>
            </w:r>
            <w:r>
              <w:rPr>
                <w:b/>
                <w:bCs/>
                <w:color w:val="00B050"/>
              </w:rPr>
              <w:t xml:space="preserve"> «Дир гьит1инаб гьудул»</w:t>
            </w:r>
          </w:p>
        </w:tc>
        <w:tc>
          <w:tcPr>
            <w:tcW w:w="2410" w:type="dxa"/>
          </w:tcPr>
          <w:p w:rsidR="007B33C9" w:rsidRDefault="007B33C9" w:rsidP="00E32BFC"/>
        </w:tc>
        <w:tc>
          <w:tcPr>
            <w:tcW w:w="2065" w:type="dxa"/>
          </w:tcPr>
          <w:p w:rsidR="007B33C9" w:rsidRDefault="007B33C9" w:rsidP="00E32BFC"/>
        </w:tc>
        <w:tc>
          <w:tcPr>
            <w:tcW w:w="2471" w:type="dxa"/>
          </w:tcPr>
          <w:p w:rsidR="007B33C9" w:rsidRDefault="007B33C9" w:rsidP="00E32BFC"/>
        </w:tc>
        <w:tc>
          <w:tcPr>
            <w:tcW w:w="1984" w:type="dxa"/>
          </w:tcPr>
          <w:p w:rsidR="007B33C9" w:rsidRDefault="007B33C9" w:rsidP="00E32BFC"/>
        </w:tc>
        <w:tc>
          <w:tcPr>
            <w:tcW w:w="1701" w:type="dxa"/>
          </w:tcPr>
          <w:p w:rsidR="007B33C9" w:rsidRDefault="007B33C9" w:rsidP="00E32BFC"/>
        </w:tc>
      </w:tr>
      <w:tr w:rsidR="007B33C9"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Default="007B33C9" w:rsidP="00B147DD">
            <w:r>
              <w:t>К1иго бат1ияб формаялда формаялда падежазде сверулел раг1аби</w:t>
            </w:r>
          </w:p>
        </w:tc>
        <w:tc>
          <w:tcPr>
            <w:tcW w:w="2410" w:type="dxa"/>
          </w:tcPr>
          <w:p w:rsidR="007B33C9" w:rsidRDefault="007B33C9" w:rsidP="00E32BFC"/>
        </w:tc>
        <w:tc>
          <w:tcPr>
            <w:tcW w:w="2065" w:type="dxa"/>
          </w:tcPr>
          <w:p w:rsidR="007B33C9" w:rsidRDefault="007B33C9" w:rsidP="00E32BFC"/>
        </w:tc>
        <w:tc>
          <w:tcPr>
            <w:tcW w:w="2471" w:type="dxa"/>
          </w:tcPr>
          <w:p w:rsidR="007B33C9" w:rsidRDefault="007B33C9" w:rsidP="00E32BFC"/>
        </w:tc>
        <w:tc>
          <w:tcPr>
            <w:tcW w:w="1984" w:type="dxa"/>
          </w:tcPr>
          <w:p w:rsidR="007B33C9" w:rsidRDefault="007B33C9" w:rsidP="00E32BFC">
            <w:r>
              <w:t>5 х1алт1и</w:t>
            </w:r>
          </w:p>
          <w:p w:rsidR="007B33C9" w:rsidRDefault="007B33C9" w:rsidP="00E32BFC">
            <w:r>
              <w:t>31 гь.</w:t>
            </w:r>
          </w:p>
        </w:tc>
        <w:tc>
          <w:tcPr>
            <w:tcW w:w="1701" w:type="dxa"/>
          </w:tcPr>
          <w:p w:rsidR="007B33C9" w:rsidRDefault="007B33C9" w:rsidP="00E32BFC"/>
        </w:tc>
      </w:tr>
      <w:tr w:rsidR="007B33C9">
        <w:trPr>
          <w:trHeight w:val="586"/>
        </w:trPr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  <w:p w:rsidR="007B33C9" w:rsidRDefault="007B33C9" w:rsidP="00F71FDD">
            <w:pPr>
              <w:ind w:left="-578"/>
            </w:pPr>
          </w:p>
        </w:tc>
        <w:tc>
          <w:tcPr>
            <w:tcW w:w="3119" w:type="dxa"/>
          </w:tcPr>
          <w:p w:rsidR="007B33C9" w:rsidRDefault="007B33C9" w:rsidP="00E32BFC">
            <w:r>
              <w:t>Бак1алъул падежал.</w:t>
            </w:r>
          </w:p>
        </w:tc>
        <w:tc>
          <w:tcPr>
            <w:tcW w:w="2410" w:type="dxa"/>
          </w:tcPr>
          <w:p w:rsidR="007B33C9" w:rsidRDefault="007B33C9" w:rsidP="00E32BFC">
            <w:r>
              <w:t>Оцмах1ав, лъимх1алаб,</w:t>
            </w:r>
          </w:p>
        </w:tc>
        <w:tc>
          <w:tcPr>
            <w:tcW w:w="2065" w:type="dxa"/>
          </w:tcPr>
          <w:p w:rsidR="007B33C9" w:rsidRDefault="007B33C9" w:rsidP="00E32BFC">
            <w:r>
              <w:t xml:space="preserve">Таблица </w:t>
            </w:r>
          </w:p>
        </w:tc>
        <w:tc>
          <w:tcPr>
            <w:tcW w:w="2471" w:type="dxa"/>
          </w:tcPr>
          <w:p w:rsidR="007B33C9" w:rsidRDefault="007B33C9" w:rsidP="00E32BFC">
            <w:r>
              <w:t>Предметияб ц1ар.</w:t>
            </w:r>
          </w:p>
        </w:tc>
        <w:tc>
          <w:tcPr>
            <w:tcW w:w="1984" w:type="dxa"/>
          </w:tcPr>
          <w:p w:rsidR="007B33C9" w:rsidRDefault="007B33C9" w:rsidP="00E32BFC">
            <w:r>
              <w:t xml:space="preserve">§ 11 </w:t>
            </w:r>
          </w:p>
          <w:p w:rsidR="007B33C9" w:rsidRDefault="007B33C9" w:rsidP="00E32BFC">
            <w:r>
              <w:t>3 х1алт1и</w:t>
            </w:r>
          </w:p>
          <w:p w:rsidR="007B33C9" w:rsidRDefault="007B33C9" w:rsidP="00E32BFC"/>
        </w:tc>
        <w:tc>
          <w:tcPr>
            <w:tcW w:w="1701" w:type="dxa"/>
          </w:tcPr>
          <w:p w:rsidR="007B33C9" w:rsidRDefault="007B33C9" w:rsidP="00E32BFC"/>
        </w:tc>
      </w:tr>
      <w:tr w:rsidR="007B33C9"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Default="007B33C9" w:rsidP="00E32BFC">
            <w:r>
              <w:t>Предметияб ц1аралъул г1ем.форма лъугьин.</w:t>
            </w:r>
          </w:p>
        </w:tc>
        <w:tc>
          <w:tcPr>
            <w:tcW w:w="2410" w:type="dxa"/>
          </w:tcPr>
          <w:p w:rsidR="007B33C9" w:rsidRDefault="007B33C9" w:rsidP="00E32BFC"/>
        </w:tc>
        <w:tc>
          <w:tcPr>
            <w:tcW w:w="2065" w:type="dxa"/>
          </w:tcPr>
          <w:p w:rsidR="007B33C9" w:rsidRDefault="007B33C9" w:rsidP="00E32BFC"/>
        </w:tc>
        <w:tc>
          <w:tcPr>
            <w:tcW w:w="2471" w:type="dxa"/>
          </w:tcPr>
          <w:p w:rsidR="007B33C9" w:rsidRDefault="007B33C9" w:rsidP="00E32BFC"/>
        </w:tc>
        <w:tc>
          <w:tcPr>
            <w:tcW w:w="1984" w:type="dxa"/>
          </w:tcPr>
          <w:p w:rsidR="007B33C9" w:rsidRDefault="007B33C9" w:rsidP="00E32BFC">
            <w:r>
              <w:t xml:space="preserve">§ 12 </w:t>
            </w:r>
          </w:p>
          <w:p w:rsidR="007B33C9" w:rsidRDefault="007B33C9" w:rsidP="00E32BFC">
            <w:r>
              <w:t>4 х1алт1и</w:t>
            </w:r>
          </w:p>
        </w:tc>
        <w:tc>
          <w:tcPr>
            <w:tcW w:w="1701" w:type="dxa"/>
          </w:tcPr>
          <w:p w:rsidR="007B33C9" w:rsidRDefault="007B33C9" w:rsidP="00E32BFC"/>
        </w:tc>
      </w:tr>
      <w:tr w:rsidR="007B33C9"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Default="007B33C9" w:rsidP="00E32BFC">
            <w:r>
              <w:t>Г1емерлъул формаялда предметияб ц1ар падежазде свери.</w:t>
            </w:r>
          </w:p>
        </w:tc>
        <w:tc>
          <w:tcPr>
            <w:tcW w:w="2410" w:type="dxa"/>
          </w:tcPr>
          <w:p w:rsidR="007B33C9" w:rsidRDefault="007B33C9" w:rsidP="00E32BFC">
            <w:r>
              <w:t>К1ит1алаяб, лъабг1ин, к1ич1ван,</w:t>
            </w:r>
          </w:p>
        </w:tc>
        <w:tc>
          <w:tcPr>
            <w:tcW w:w="2065" w:type="dxa"/>
          </w:tcPr>
          <w:p w:rsidR="007B33C9" w:rsidRDefault="007B33C9" w:rsidP="00E32BFC">
            <w:r>
              <w:t>Таблица, карточкаби.</w:t>
            </w:r>
          </w:p>
        </w:tc>
        <w:tc>
          <w:tcPr>
            <w:tcW w:w="2471" w:type="dxa"/>
          </w:tcPr>
          <w:p w:rsidR="007B33C9" w:rsidRDefault="007B33C9" w:rsidP="00E32BFC">
            <w:r>
              <w:t>Бак1алъул падежал.</w:t>
            </w:r>
          </w:p>
        </w:tc>
        <w:tc>
          <w:tcPr>
            <w:tcW w:w="1984" w:type="dxa"/>
          </w:tcPr>
          <w:p w:rsidR="007B33C9" w:rsidRDefault="007B33C9" w:rsidP="00E32BFC">
            <w:r>
              <w:t>§ 13</w:t>
            </w:r>
          </w:p>
          <w:p w:rsidR="007B33C9" w:rsidRDefault="007B33C9" w:rsidP="00E32BFC">
            <w:r>
              <w:t>7 х1алт1и</w:t>
            </w:r>
          </w:p>
        </w:tc>
        <w:tc>
          <w:tcPr>
            <w:tcW w:w="1701" w:type="dxa"/>
          </w:tcPr>
          <w:p w:rsidR="007B33C9" w:rsidRDefault="007B33C9" w:rsidP="00E32BFC"/>
        </w:tc>
      </w:tr>
      <w:tr w:rsidR="007B33C9"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Default="007B33C9" w:rsidP="00E32BFC">
            <w:r>
              <w:t>Предметияб ц1аралъул суффиксал.</w:t>
            </w:r>
          </w:p>
        </w:tc>
        <w:tc>
          <w:tcPr>
            <w:tcW w:w="2410" w:type="dxa"/>
          </w:tcPr>
          <w:p w:rsidR="007B33C9" w:rsidRDefault="007B33C9" w:rsidP="00E32BFC">
            <w:r>
              <w:t>Нахъарукъ, цебераг1и,</w:t>
            </w:r>
          </w:p>
        </w:tc>
        <w:tc>
          <w:tcPr>
            <w:tcW w:w="2065" w:type="dxa"/>
          </w:tcPr>
          <w:p w:rsidR="007B33C9" w:rsidRDefault="007B33C9" w:rsidP="00E32BFC">
            <w:r>
              <w:t>Карточкаби.</w:t>
            </w:r>
          </w:p>
        </w:tc>
        <w:tc>
          <w:tcPr>
            <w:tcW w:w="2471" w:type="dxa"/>
          </w:tcPr>
          <w:p w:rsidR="007B33C9" w:rsidRDefault="007B33C9" w:rsidP="00BD52D7">
            <w:r>
              <w:t>Г1ем.форм. пр.ц1ар пад. свери.</w:t>
            </w:r>
          </w:p>
        </w:tc>
        <w:tc>
          <w:tcPr>
            <w:tcW w:w="1984" w:type="dxa"/>
          </w:tcPr>
          <w:p w:rsidR="007B33C9" w:rsidRDefault="007B33C9" w:rsidP="00E32BFC">
            <w:r>
              <w:t xml:space="preserve">§ 14 </w:t>
            </w:r>
          </w:p>
          <w:p w:rsidR="007B33C9" w:rsidRDefault="007B33C9" w:rsidP="006F688F">
            <w:r>
              <w:t xml:space="preserve">1  х1алт1и </w:t>
            </w:r>
          </w:p>
        </w:tc>
        <w:tc>
          <w:tcPr>
            <w:tcW w:w="1701" w:type="dxa"/>
          </w:tcPr>
          <w:p w:rsidR="007B33C9" w:rsidRDefault="007B33C9" w:rsidP="00E32BFC"/>
        </w:tc>
      </w:tr>
      <w:tr w:rsidR="007B33C9"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Default="007B33C9" w:rsidP="00E32BFC">
            <w:r>
              <w:t>Журарал предметиял ц1арал ва гьезул бит1унхъвай.</w:t>
            </w:r>
          </w:p>
        </w:tc>
        <w:tc>
          <w:tcPr>
            <w:tcW w:w="2410" w:type="dxa"/>
          </w:tcPr>
          <w:p w:rsidR="007B33C9" w:rsidRDefault="007B33C9" w:rsidP="00E32BFC">
            <w:r>
              <w:t>Церекъад, гьабсаг1ат, хъухъанчед,</w:t>
            </w:r>
          </w:p>
        </w:tc>
        <w:tc>
          <w:tcPr>
            <w:tcW w:w="2065" w:type="dxa"/>
          </w:tcPr>
          <w:p w:rsidR="007B33C9" w:rsidRDefault="007B33C9" w:rsidP="00E32BFC">
            <w:r>
              <w:t>Карточкаби.</w:t>
            </w:r>
          </w:p>
        </w:tc>
        <w:tc>
          <w:tcPr>
            <w:tcW w:w="2471" w:type="dxa"/>
          </w:tcPr>
          <w:p w:rsidR="007B33C9" w:rsidRDefault="007B33C9" w:rsidP="00E32BFC">
            <w:r>
              <w:t>Предметияб ц1аралъул суффиксал.</w:t>
            </w:r>
          </w:p>
        </w:tc>
        <w:tc>
          <w:tcPr>
            <w:tcW w:w="1984" w:type="dxa"/>
          </w:tcPr>
          <w:p w:rsidR="007B33C9" w:rsidRDefault="007B33C9" w:rsidP="00E32BFC">
            <w:r>
              <w:t>§15</w:t>
            </w:r>
          </w:p>
          <w:p w:rsidR="007B33C9" w:rsidRDefault="007B33C9" w:rsidP="006F688F">
            <w:r>
              <w:t>3 х1алт1и</w:t>
            </w:r>
          </w:p>
        </w:tc>
        <w:tc>
          <w:tcPr>
            <w:tcW w:w="1701" w:type="dxa"/>
          </w:tcPr>
          <w:p w:rsidR="007B33C9" w:rsidRDefault="007B33C9" w:rsidP="00E32BFC"/>
        </w:tc>
      </w:tr>
      <w:tr w:rsidR="007B33C9"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Default="007B33C9" w:rsidP="00E32BFC">
            <w:r>
              <w:t>Предметияб ц1аралъул разбор.</w:t>
            </w:r>
          </w:p>
        </w:tc>
        <w:tc>
          <w:tcPr>
            <w:tcW w:w="2410" w:type="dxa"/>
          </w:tcPr>
          <w:p w:rsidR="007B33C9" w:rsidRDefault="007B33C9" w:rsidP="00E32BFC"/>
        </w:tc>
        <w:tc>
          <w:tcPr>
            <w:tcW w:w="2065" w:type="dxa"/>
          </w:tcPr>
          <w:p w:rsidR="007B33C9" w:rsidRDefault="007B33C9" w:rsidP="00E32BFC"/>
        </w:tc>
        <w:tc>
          <w:tcPr>
            <w:tcW w:w="2471" w:type="dxa"/>
          </w:tcPr>
          <w:p w:rsidR="007B33C9" w:rsidRDefault="007B33C9" w:rsidP="00E32BFC"/>
        </w:tc>
        <w:tc>
          <w:tcPr>
            <w:tcW w:w="1984" w:type="dxa"/>
          </w:tcPr>
          <w:p w:rsidR="007B33C9" w:rsidRDefault="007B33C9" w:rsidP="00E32BFC">
            <w:r>
              <w:t>§ 16</w:t>
            </w:r>
          </w:p>
          <w:p w:rsidR="007B33C9" w:rsidRDefault="007B33C9" w:rsidP="00E32BFC">
            <w:r>
              <w:t>2 х1алт1и</w:t>
            </w:r>
          </w:p>
        </w:tc>
        <w:tc>
          <w:tcPr>
            <w:tcW w:w="1701" w:type="dxa"/>
          </w:tcPr>
          <w:p w:rsidR="007B33C9" w:rsidRDefault="007B33C9" w:rsidP="00E32BFC"/>
        </w:tc>
      </w:tr>
      <w:tr w:rsidR="007B33C9"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Default="007B33C9" w:rsidP="00E32BFC">
            <w:r>
              <w:t>Прилагательное.</w:t>
            </w:r>
          </w:p>
        </w:tc>
        <w:tc>
          <w:tcPr>
            <w:tcW w:w="2410" w:type="dxa"/>
          </w:tcPr>
          <w:p w:rsidR="007B33C9" w:rsidRDefault="007B33C9" w:rsidP="00E32BFC">
            <w:r>
              <w:t xml:space="preserve">Ц1оросаролъ, к1алагъоркье, </w:t>
            </w:r>
          </w:p>
        </w:tc>
        <w:tc>
          <w:tcPr>
            <w:tcW w:w="2065" w:type="dxa"/>
          </w:tcPr>
          <w:p w:rsidR="007B33C9" w:rsidRDefault="007B33C9" w:rsidP="00E32BFC">
            <w:r>
              <w:t>Таблица</w:t>
            </w:r>
          </w:p>
        </w:tc>
        <w:tc>
          <w:tcPr>
            <w:tcW w:w="2471" w:type="dxa"/>
          </w:tcPr>
          <w:p w:rsidR="007B33C9" w:rsidRDefault="007B33C9" w:rsidP="00E32BFC">
            <w:r>
              <w:t>Журарал предметиял ц1ар.</w:t>
            </w:r>
          </w:p>
        </w:tc>
        <w:tc>
          <w:tcPr>
            <w:tcW w:w="1984" w:type="dxa"/>
          </w:tcPr>
          <w:p w:rsidR="007B33C9" w:rsidRDefault="007B33C9" w:rsidP="00E32BFC">
            <w:r>
              <w:t>§17</w:t>
            </w:r>
          </w:p>
          <w:p w:rsidR="007B33C9" w:rsidRDefault="007B33C9" w:rsidP="00E32BFC">
            <w:r>
              <w:t>4 х1алт1и</w:t>
            </w:r>
          </w:p>
        </w:tc>
        <w:tc>
          <w:tcPr>
            <w:tcW w:w="1701" w:type="dxa"/>
          </w:tcPr>
          <w:p w:rsidR="007B33C9" w:rsidRDefault="007B33C9" w:rsidP="00E32BFC"/>
        </w:tc>
      </w:tr>
      <w:tr w:rsidR="007B33C9"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Default="007B33C9" w:rsidP="004932A6">
            <w:r>
              <w:t xml:space="preserve">Качествиял прилагательноял. </w:t>
            </w:r>
          </w:p>
        </w:tc>
        <w:tc>
          <w:tcPr>
            <w:tcW w:w="2410" w:type="dxa"/>
          </w:tcPr>
          <w:p w:rsidR="007B33C9" w:rsidRDefault="007B33C9" w:rsidP="00E32BFC">
            <w:r>
              <w:t>Ч1арай, свакай, куцай, т1егьай, гьорой,</w:t>
            </w:r>
          </w:p>
        </w:tc>
        <w:tc>
          <w:tcPr>
            <w:tcW w:w="2065" w:type="dxa"/>
          </w:tcPr>
          <w:p w:rsidR="007B33C9" w:rsidRDefault="007B33C9" w:rsidP="00E32BFC">
            <w:r>
              <w:t>Карточкаби.</w:t>
            </w:r>
          </w:p>
        </w:tc>
        <w:tc>
          <w:tcPr>
            <w:tcW w:w="2471" w:type="dxa"/>
          </w:tcPr>
          <w:p w:rsidR="007B33C9" w:rsidRDefault="007B33C9" w:rsidP="003F2B60">
            <w:r>
              <w:t>Предметияб ц1аралъул разбор.</w:t>
            </w:r>
          </w:p>
        </w:tc>
        <w:tc>
          <w:tcPr>
            <w:tcW w:w="1984" w:type="dxa"/>
          </w:tcPr>
          <w:p w:rsidR="007B33C9" w:rsidRDefault="007B33C9" w:rsidP="00E32BFC">
            <w:r>
              <w:t>§ 18</w:t>
            </w:r>
          </w:p>
          <w:p w:rsidR="007B33C9" w:rsidRDefault="007B33C9" w:rsidP="00E32BFC">
            <w:r>
              <w:t>5 х1алт1и</w:t>
            </w:r>
          </w:p>
        </w:tc>
        <w:tc>
          <w:tcPr>
            <w:tcW w:w="1701" w:type="dxa"/>
          </w:tcPr>
          <w:p w:rsidR="007B33C9" w:rsidRDefault="007B33C9" w:rsidP="00E32BFC"/>
        </w:tc>
      </w:tr>
      <w:tr w:rsidR="007B33C9"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Default="007B33C9" w:rsidP="004932A6">
            <w:r>
              <w:t>Гьоркьоблъиялъулал прилагательноял.</w:t>
            </w:r>
          </w:p>
        </w:tc>
        <w:tc>
          <w:tcPr>
            <w:tcW w:w="2410" w:type="dxa"/>
          </w:tcPr>
          <w:p w:rsidR="007B33C9" w:rsidRDefault="007B33C9" w:rsidP="00E32BFC"/>
        </w:tc>
        <w:tc>
          <w:tcPr>
            <w:tcW w:w="2065" w:type="dxa"/>
          </w:tcPr>
          <w:p w:rsidR="007B33C9" w:rsidRDefault="007B33C9" w:rsidP="00E32BFC"/>
        </w:tc>
        <w:tc>
          <w:tcPr>
            <w:tcW w:w="2471" w:type="dxa"/>
          </w:tcPr>
          <w:p w:rsidR="007B33C9" w:rsidRDefault="007B33C9" w:rsidP="003F2B60">
            <w:r>
              <w:t>Прилагательное.</w:t>
            </w:r>
          </w:p>
        </w:tc>
        <w:tc>
          <w:tcPr>
            <w:tcW w:w="1984" w:type="dxa"/>
          </w:tcPr>
          <w:p w:rsidR="007B33C9" w:rsidRDefault="007B33C9" w:rsidP="00E32BFC">
            <w:r>
              <w:t xml:space="preserve">§ 19 </w:t>
            </w:r>
          </w:p>
          <w:p w:rsidR="007B33C9" w:rsidRDefault="007B33C9" w:rsidP="00E32BFC">
            <w:r>
              <w:t>5 х1алт1и</w:t>
            </w:r>
          </w:p>
        </w:tc>
        <w:tc>
          <w:tcPr>
            <w:tcW w:w="1701" w:type="dxa"/>
          </w:tcPr>
          <w:p w:rsidR="007B33C9" w:rsidRDefault="007B33C9" w:rsidP="00E32BFC"/>
        </w:tc>
      </w:tr>
      <w:tr w:rsidR="007B33C9"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Default="007B33C9" w:rsidP="004932A6">
            <w:r w:rsidRPr="00C20465">
              <w:rPr>
                <w:b/>
                <w:bCs/>
                <w:color w:val="008000"/>
              </w:rPr>
              <w:t>Диктант «Муг1рузда бет1ербахъи»</w:t>
            </w:r>
          </w:p>
        </w:tc>
        <w:tc>
          <w:tcPr>
            <w:tcW w:w="2410" w:type="dxa"/>
          </w:tcPr>
          <w:p w:rsidR="007B33C9" w:rsidRDefault="007B33C9" w:rsidP="00E32BFC"/>
        </w:tc>
        <w:tc>
          <w:tcPr>
            <w:tcW w:w="2065" w:type="dxa"/>
          </w:tcPr>
          <w:p w:rsidR="007B33C9" w:rsidRDefault="007B33C9" w:rsidP="00E32BFC">
            <w:r>
              <w:t>Диктантазул мажмуг1.</w:t>
            </w:r>
          </w:p>
        </w:tc>
        <w:tc>
          <w:tcPr>
            <w:tcW w:w="2471" w:type="dxa"/>
          </w:tcPr>
          <w:p w:rsidR="007B33C9" w:rsidRDefault="007B33C9" w:rsidP="003F2B60"/>
        </w:tc>
        <w:tc>
          <w:tcPr>
            <w:tcW w:w="1984" w:type="dxa"/>
          </w:tcPr>
          <w:p w:rsidR="007B33C9" w:rsidRDefault="007B33C9" w:rsidP="00E32BFC"/>
        </w:tc>
        <w:tc>
          <w:tcPr>
            <w:tcW w:w="1701" w:type="dxa"/>
          </w:tcPr>
          <w:p w:rsidR="007B33C9" w:rsidRDefault="007B33C9" w:rsidP="00E32BFC"/>
        </w:tc>
      </w:tr>
      <w:tr w:rsidR="007B33C9"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Pr="007655FD" w:rsidRDefault="007B33C9" w:rsidP="004932A6">
            <w:r w:rsidRPr="007655FD">
              <w:t>Прилагательное лъугьунеб куц.</w:t>
            </w:r>
          </w:p>
        </w:tc>
        <w:tc>
          <w:tcPr>
            <w:tcW w:w="2410" w:type="dxa"/>
          </w:tcPr>
          <w:p w:rsidR="007B33C9" w:rsidRDefault="007B33C9" w:rsidP="00E32BFC">
            <w:r>
              <w:t>Баг1арг1еч, баг1армесед, баг1аргьоло,</w:t>
            </w:r>
          </w:p>
        </w:tc>
        <w:tc>
          <w:tcPr>
            <w:tcW w:w="2065" w:type="dxa"/>
          </w:tcPr>
          <w:p w:rsidR="007B33C9" w:rsidRDefault="007B33C9" w:rsidP="00E32BFC"/>
        </w:tc>
        <w:tc>
          <w:tcPr>
            <w:tcW w:w="2471" w:type="dxa"/>
          </w:tcPr>
          <w:p w:rsidR="007B33C9" w:rsidRDefault="007B33C9" w:rsidP="003F2B60">
            <w:r>
              <w:t>Гьоркьоблъи</w:t>
            </w:r>
            <w:r>
              <w:rPr>
                <w:lang w:val="en-US"/>
              </w:rPr>
              <w:t>-</w:t>
            </w:r>
            <w:r>
              <w:t>ялъулал прилагательноял.</w:t>
            </w:r>
          </w:p>
        </w:tc>
        <w:tc>
          <w:tcPr>
            <w:tcW w:w="1984" w:type="dxa"/>
          </w:tcPr>
          <w:p w:rsidR="007B33C9" w:rsidRDefault="007B33C9" w:rsidP="00E32BFC">
            <w:r>
              <w:t>§ 20</w:t>
            </w:r>
          </w:p>
          <w:p w:rsidR="007B33C9" w:rsidRDefault="007B33C9" w:rsidP="00E32BFC">
            <w:r>
              <w:t>6 х1алт1и</w:t>
            </w:r>
          </w:p>
        </w:tc>
        <w:tc>
          <w:tcPr>
            <w:tcW w:w="1701" w:type="dxa"/>
          </w:tcPr>
          <w:p w:rsidR="007B33C9" w:rsidRDefault="007B33C9" w:rsidP="00E32BFC"/>
        </w:tc>
      </w:tr>
      <w:tr w:rsidR="007B33C9"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Default="007B33C9" w:rsidP="004932A6">
            <w:r>
              <w:t>Предметияб ц1арул бак1алда х1алт1изабулеб прилагательное падежазде свери.</w:t>
            </w:r>
          </w:p>
        </w:tc>
        <w:tc>
          <w:tcPr>
            <w:tcW w:w="2410" w:type="dxa"/>
          </w:tcPr>
          <w:p w:rsidR="007B33C9" w:rsidRDefault="007B33C9" w:rsidP="00E32BFC"/>
        </w:tc>
        <w:tc>
          <w:tcPr>
            <w:tcW w:w="2065" w:type="dxa"/>
          </w:tcPr>
          <w:p w:rsidR="007B33C9" w:rsidRDefault="007B33C9" w:rsidP="00E32BFC"/>
        </w:tc>
        <w:tc>
          <w:tcPr>
            <w:tcW w:w="2471" w:type="dxa"/>
          </w:tcPr>
          <w:p w:rsidR="007B33C9" w:rsidRDefault="007B33C9" w:rsidP="003F2B60">
            <w:r>
              <w:t>Прилагательное лъугьунеб куц.</w:t>
            </w:r>
          </w:p>
        </w:tc>
        <w:tc>
          <w:tcPr>
            <w:tcW w:w="1984" w:type="dxa"/>
          </w:tcPr>
          <w:p w:rsidR="007B33C9" w:rsidRDefault="007B33C9" w:rsidP="00E32BFC">
            <w:r>
              <w:t>§ 21</w:t>
            </w:r>
          </w:p>
          <w:p w:rsidR="007B33C9" w:rsidRDefault="007B33C9" w:rsidP="00E32BFC">
            <w:r>
              <w:t>6 х1алт1и</w:t>
            </w:r>
          </w:p>
        </w:tc>
        <w:tc>
          <w:tcPr>
            <w:tcW w:w="1701" w:type="dxa"/>
          </w:tcPr>
          <w:p w:rsidR="007B33C9" w:rsidRDefault="007B33C9" w:rsidP="00E32BFC"/>
        </w:tc>
      </w:tr>
      <w:tr w:rsidR="007B33C9"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Default="007B33C9" w:rsidP="00E32BFC">
            <w:r>
              <w:t>Г1урус мац1алдаса рач1арал прилагательноязул бит1унхъвай.</w:t>
            </w:r>
          </w:p>
        </w:tc>
        <w:tc>
          <w:tcPr>
            <w:tcW w:w="2410" w:type="dxa"/>
          </w:tcPr>
          <w:p w:rsidR="007B33C9" w:rsidRDefault="007B33C9" w:rsidP="00E32BFC">
            <w:r>
              <w:t>къобакъинег1ан,</w:t>
            </w:r>
          </w:p>
        </w:tc>
        <w:tc>
          <w:tcPr>
            <w:tcW w:w="2065" w:type="dxa"/>
          </w:tcPr>
          <w:p w:rsidR="007B33C9" w:rsidRDefault="007B33C9" w:rsidP="00E32BFC">
            <w:r>
              <w:t>Таблица, карточкаби.</w:t>
            </w:r>
          </w:p>
        </w:tc>
        <w:tc>
          <w:tcPr>
            <w:tcW w:w="2471" w:type="dxa"/>
          </w:tcPr>
          <w:p w:rsidR="007B33C9" w:rsidRDefault="007B33C9" w:rsidP="00E32BFC"/>
        </w:tc>
        <w:tc>
          <w:tcPr>
            <w:tcW w:w="1984" w:type="dxa"/>
          </w:tcPr>
          <w:p w:rsidR="007B33C9" w:rsidRDefault="007B33C9" w:rsidP="00E32BFC">
            <w:r>
              <w:t>§22</w:t>
            </w:r>
          </w:p>
          <w:p w:rsidR="007B33C9" w:rsidRDefault="007B33C9" w:rsidP="004932A6">
            <w:r>
              <w:t xml:space="preserve">3 х1алт1и </w:t>
            </w:r>
          </w:p>
        </w:tc>
        <w:tc>
          <w:tcPr>
            <w:tcW w:w="1701" w:type="dxa"/>
          </w:tcPr>
          <w:p w:rsidR="007B33C9" w:rsidRDefault="007B33C9" w:rsidP="00E32BFC">
            <w:r>
              <w:t>3 четв.</w:t>
            </w:r>
          </w:p>
        </w:tc>
      </w:tr>
      <w:tr w:rsidR="007B33C9"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Default="007B33C9" w:rsidP="00E32BFC">
            <w:r>
              <w:t>Прилагательноялъул разборалъул тартиб.</w:t>
            </w:r>
          </w:p>
        </w:tc>
        <w:tc>
          <w:tcPr>
            <w:tcW w:w="2410" w:type="dxa"/>
          </w:tcPr>
          <w:p w:rsidR="007B33C9" w:rsidRDefault="007B33C9" w:rsidP="00BD52D7">
            <w:r>
              <w:t xml:space="preserve">Ч1ег1ерх1айван, хъах1микки, г1урччинхер, </w:t>
            </w:r>
          </w:p>
        </w:tc>
        <w:tc>
          <w:tcPr>
            <w:tcW w:w="2065" w:type="dxa"/>
          </w:tcPr>
          <w:p w:rsidR="007B33C9" w:rsidRDefault="007B33C9" w:rsidP="00E32BFC">
            <w:r>
              <w:t>Карточкаби.</w:t>
            </w:r>
          </w:p>
        </w:tc>
        <w:tc>
          <w:tcPr>
            <w:tcW w:w="2471" w:type="dxa"/>
          </w:tcPr>
          <w:p w:rsidR="007B33C9" w:rsidRDefault="007B33C9" w:rsidP="00E32BFC">
            <w:r>
              <w:t>Прилагательное лъугьунеб куц.</w:t>
            </w:r>
          </w:p>
        </w:tc>
        <w:tc>
          <w:tcPr>
            <w:tcW w:w="1984" w:type="dxa"/>
          </w:tcPr>
          <w:p w:rsidR="007B33C9" w:rsidRDefault="007B33C9" w:rsidP="00E32BFC">
            <w:r>
              <w:t>§ 23</w:t>
            </w:r>
          </w:p>
          <w:p w:rsidR="007B33C9" w:rsidRDefault="007B33C9" w:rsidP="00E32BFC">
            <w:r>
              <w:t xml:space="preserve">2 х1алт1и </w:t>
            </w:r>
          </w:p>
        </w:tc>
        <w:tc>
          <w:tcPr>
            <w:tcW w:w="1701" w:type="dxa"/>
          </w:tcPr>
          <w:p w:rsidR="007B33C9" w:rsidRDefault="007B33C9" w:rsidP="00E32BFC"/>
        </w:tc>
      </w:tr>
      <w:tr w:rsidR="007B33C9"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Pr="00E950D5" w:rsidRDefault="007B33C9" w:rsidP="00E32BFC">
            <w:pPr>
              <w:rPr>
                <w:b/>
                <w:bCs/>
                <w:color w:val="00B050"/>
              </w:rPr>
            </w:pPr>
            <w:r w:rsidRPr="00E950D5">
              <w:rPr>
                <w:b/>
                <w:bCs/>
                <w:color w:val="00B050"/>
              </w:rPr>
              <w:t>Контролияб диктант</w:t>
            </w:r>
            <w:r>
              <w:rPr>
                <w:b/>
                <w:bCs/>
                <w:color w:val="00B050"/>
              </w:rPr>
              <w:t xml:space="preserve"> </w:t>
            </w:r>
            <w:r w:rsidRPr="00C20465">
              <w:rPr>
                <w:b/>
                <w:bCs/>
                <w:color w:val="008000"/>
              </w:rPr>
              <w:t>«Нижер паст1ан»</w:t>
            </w:r>
          </w:p>
        </w:tc>
        <w:tc>
          <w:tcPr>
            <w:tcW w:w="2410" w:type="dxa"/>
          </w:tcPr>
          <w:p w:rsidR="007B33C9" w:rsidRDefault="007B33C9" w:rsidP="00BD52D7"/>
        </w:tc>
        <w:tc>
          <w:tcPr>
            <w:tcW w:w="2065" w:type="dxa"/>
          </w:tcPr>
          <w:p w:rsidR="007B33C9" w:rsidRDefault="007B33C9" w:rsidP="00E32BFC">
            <w:r>
              <w:t>Диктантазул мажмуг1</w:t>
            </w:r>
          </w:p>
        </w:tc>
        <w:tc>
          <w:tcPr>
            <w:tcW w:w="2471" w:type="dxa"/>
          </w:tcPr>
          <w:p w:rsidR="007B33C9" w:rsidRDefault="007B33C9" w:rsidP="00E32BFC"/>
        </w:tc>
        <w:tc>
          <w:tcPr>
            <w:tcW w:w="1984" w:type="dxa"/>
          </w:tcPr>
          <w:p w:rsidR="007B33C9" w:rsidRDefault="007B33C9" w:rsidP="00E32BFC"/>
        </w:tc>
        <w:tc>
          <w:tcPr>
            <w:tcW w:w="1701" w:type="dxa"/>
          </w:tcPr>
          <w:p w:rsidR="007B33C9" w:rsidRDefault="007B33C9" w:rsidP="00E32BFC"/>
        </w:tc>
      </w:tr>
      <w:tr w:rsidR="007B33C9"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Pr="00E950D5" w:rsidRDefault="007B33C9" w:rsidP="00E32BFC">
            <w:pPr>
              <w:rPr>
                <w:b/>
                <w:bCs/>
                <w:color w:val="00B050"/>
              </w:rPr>
            </w:pPr>
            <w:r>
              <w:rPr>
                <w:b/>
                <w:bCs/>
                <w:color w:val="00B050"/>
              </w:rPr>
              <w:t>Гъалат1азда т1ад х1алт1и</w:t>
            </w:r>
          </w:p>
        </w:tc>
        <w:tc>
          <w:tcPr>
            <w:tcW w:w="2410" w:type="dxa"/>
          </w:tcPr>
          <w:p w:rsidR="007B33C9" w:rsidRDefault="007B33C9" w:rsidP="00BD52D7"/>
        </w:tc>
        <w:tc>
          <w:tcPr>
            <w:tcW w:w="2065" w:type="dxa"/>
          </w:tcPr>
          <w:p w:rsidR="007B33C9" w:rsidRDefault="007B33C9" w:rsidP="00E32BFC"/>
        </w:tc>
        <w:tc>
          <w:tcPr>
            <w:tcW w:w="2471" w:type="dxa"/>
          </w:tcPr>
          <w:p w:rsidR="007B33C9" w:rsidRDefault="007B33C9" w:rsidP="00E32BFC"/>
        </w:tc>
        <w:tc>
          <w:tcPr>
            <w:tcW w:w="1984" w:type="dxa"/>
          </w:tcPr>
          <w:p w:rsidR="007B33C9" w:rsidRDefault="007B33C9" w:rsidP="00E32BFC"/>
        </w:tc>
        <w:tc>
          <w:tcPr>
            <w:tcW w:w="1701" w:type="dxa"/>
          </w:tcPr>
          <w:p w:rsidR="007B33C9" w:rsidRDefault="007B33C9" w:rsidP="00E32BFC"/>
        </w:tc>
      </w:tr>
      <w:tr w:rsidR="007B33C9"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Default="007B33C9" w:rsidP="004932A6">
            <w:r>
              <w:t xml:space="preserve">Рик1к1ен. </w:t>
            </w:r>
          </w:p>
        </w:tc>
        <w:tc>
          <w:tcPr>
            <w:tcW w:w="2410" w:type="dxa"/>
          </w:tcPr>
          <w:p w:rsidR="007B33C9" w:rsidRDefault="007B33C9" w:rsidP="00E32BFC">
            <w:r>
              <w:t>Хур-хер,</w:t>
            </w:r>
          </w:p>
          <w:p w:rsidR="007B33C9" w:rsidRDefault="007B33C9" w:rsidP="00B147DD">
            <w:r>
              <w:t xml:space="preserve">г1анк1у-х1елеко, </w:t>
            </w:r>
          </w:p>
        </w:tc>
        <w:tc>
          <w:tcPr>
            <w:tcW w:w="2065" w:type="dxa"/>
          </w:tcPr>
          <w:p w:rsidR="007B33C9" w:rsidRDefault="007B33C9" w:rsidP="00E32BFC">
            <w:r>
              <w:t>Таблица, карточкаби.</w:t>
            </w:r>
          </w:p>
        </w:tc>
        <w:tc>
          <w:tcPr>
            <w:tcW w:w="2471" w:type="dxa"/>
          </w:tcPr>
          <w:p w:rsidR="007B33C9" w:rsidRDefault="007B33C9" w:rsidP="00E32BFC"/>
        </w:tc>
        <w:tc>
          <w:tcPr>
            <w:tcW w:w="1984" w:type="dxa"/>
          </w:tcPr>
          <w:p w:rsidR="007B33C9" w:rsidRDefault="007B33C9" w:rsidP="00E32BFC">
            <w:r>
              <w:t>§ 24</w:t>
            </w:r>
          </w:p>
          <w:p w:rsidR="007B33C9" w:rsidRDefault="007B33C9" w:rsidP="00E32BFC">
            <w:r>
              <w:t xml:space="preserve">5 х1алт1и </w:t>
            </w:r>
          </w:p>
        </w:tc>
        <w:tc>
          <w:tcPr>
            <w:tcW w:w="1701" w:type="dxa"/>
          </w:tcPr>
          <w:p w:rsidR="007B33C9" w:rsidRDefault="007B33C9" w:rsidP="00E32BFC"/>
        </w:tc>
      </w:tr>
      <w:tr w:rsidR="007B33C9"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Default="007B33C9" w:rsidP="00E32BFC">
            <w:r>
              <w:t>Рик1к1еналъул г1уц1и.</w:t>
            </w:r>
          </w:p>
        </w:tc>
        <w:tc>
          <w:tcPr>
            <w:tcW w:w="2410" w:type="dxa"/>
          </w:tcPr>
          <w:p w:rsidR="007B33C9" w:rsidRDefault="007B33C9" w:rsidP="00E32BFC">
            <w:r>
              <w:t>росу-ракь,</w:t>
            </w:r>
          </w:p>
        </w:tc>
        <w:tc>
          <w:tcPr>
            <w:tcW w:w="2065" w:type="dxa"/>
          </w:tcPr>
          <w:p w:rsidR="007B33C9" w:rsidRDefault="007B33C9" w:rsidP="00E32BFC"/>
        </w:tc>
        <w:tc>
          <w:tcPr>
            <w:tcW w:w="2471" w:type="dxa"/>
          </w:tcPr>
          <w:p w:rsidR="007B33C9" w:rsidRDefault="007B33C9" w:rsidP="00BD52D7">
            <w:r>
              <w:t>Г1ур. мац1алдаса рач1арал прил.</w:t>
            </w:r>
          </w:p>
        </w:tc>
        <w:tc>
          <w:tcPr>
            <w:tcW w:w="1984" w:type="dxa"/>
          </w:tcPr>
          <w:p w:rsidR="007B33C9" w:rsidRDefault="007B33C9" w:rsidP="00E32BFC">
            <w:r>
              <w:t>§ 25</w:t>
            </w:r>
          </w:p>
          <w:p w:rsidR="007B33C9" w:rsidRDefault="007B33C9" w:rsidP="00E32BFC">
            <w:r>
              <w:t>6 х1алт1и</w:t>
            </w:r>
          </w:p>
        </w:tc>
        <w:tc>
          <w:tcPr>
            <w:tcW w:w="1701" w:type="dxa"/>
          </w:tcPr>
          <w:p w:rsidR="007B33C9" w:rsidRDefault="007B33C9" w:rsidP="00E32BFC"/>
        </w:tc>
      </w:tr>
      <w:tr w:rsidR="007B33C9"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Default="007B33C9" w:rsidP="00E32BFC">
            <w:r>
              <w:t>Рик1к1еналъул разрядал.</w:t>
            </w:r>
          </w:p>
        </w:tc>
        <w:tc>
          <w:tcPr>
            <w:tcW w:w="2410" w:type="dxa"/>
          </w:tcPr>
          <w:p w:rsidR="007B33C9" w:rsidRDefault="007B33C9" w:rsidP="00E32BFC">
            <w:r>
              <w:t>Боц1и – панз, азбар – къоно,</w:t>
            </w:r>
          </w:p>
        </w:tc>
        <w:tc>
          <w:tcPr>
            <w:tcW w:w="2065" w:type="dxa"/>
          </w:tcPr>
          <w:p w:rsidR="007B33C9" w:rsidRDefault="007B33C9" w:rsidP="00E32BFC">
            <w:r>
              <w:t>Таблица</w:t>
            </w:r>
          </w:p>
        </w:tc>
        <w:tc>
          <w:tcPr>
            <w:tcW w:w="2471" w:type="dxa"/>
          </w:tcPr>
          <w:p w:rsidR="007B33C9" w:rsidRDefault="007B33C9" w:rsidP="00E32BFC">
            <w:r>
              <w:t xml:space="preserve">Рик1к1ен. </w:t>
            </w:r>
          </w:p>
        </w:tc>
        <w:tc>
          <w:tcPr>
            <w:tcW w:w="1984" w:type="dxa"/>
          </w:tcPr>
          <w:p w:rsidR="007B33C9" w:rsidRDefault="007B33C9" w:rsidP="00E32BFC">
            <w:r>
              <w:t xml:space="preserve">§ 26 </w:t>
            </w:r>
          </w:p>
          <w:p w:rsidR="007B33C9" w:rsidRDefault="007B33C9" w:rsidP="00E32BFC">
            <w:r>
              <w:t>4 х1алт1и</w:t>
            </w:r>
          </w:p>
        </w:tc>
        <w:tc>
          <w:tcPr>
            <w:tcW w:w="1701" w:type="dxa"/>
          </w:tcPr>
          <w:p w:rsidR="007B33C9" w:rsidRDefault="007B33C9" w:rsidP="00E32BFC"/>
        </w:tc>
      </w:tr>
      <w:tr w:rsidR="007B33C9"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Default="007B33C9" w:rsidP="00783AA2">
            <w:r>
              <w:t xml:space="preserve">Иргадул рик1к1ен. </w:t>
            </w:r>
          </w:p>
        </w:tc>
        <w:tc>
          <w:tcPr>
            <w:tcW w:w="2410" w:type="dxa"/>
          </w:tcPr>
          <w:p w:rsidR="007B33C9" w:rsidRDefault="007B33C9" w:rsidP="00BD52D7">
            <w:r>
              <w:t xml:space="preserve">Мада-гъадар, ах1вал-х1ал, </w:t>
            </w:r>
          </w:p>
        </w:tc>
        <w:tc>
          <w:tcPr>
            <w:tcW w:w="2065" w:type="dxa"/>
          </w:tcPr>
          <w:p w:rsidR="007B33C9" w:rsidRDefault="007B33C9" w:rsidP="00E32BFC">
            <w:r>
              <w:t>Таблица, карточкаби.</w:t>
            </w:r>
          </w:p>
        </w:tc>
        <w:tc>
          <w:tcPr>
            <w:tcW w:w="2471" w:type="dxa"/>
          </w:tcPr>
          <w:p w:rsidR="007B33C9" w:rsidRDefault="007B33C9" w:rsidP="00E32BFC">
            <w:r>
              <w:t>Рик1к1еналъул г1уц1и.</w:t>
            </w:r>
          </w:p>
        </w:tc>
        <w:tc>
          <w:tcPr>
            <w:tcW w:w="1984" w:type="dxa"/>
          </w:tcPr>
          <w:p w:rsidR="007B33C9" w:rsidRDefault="007B33C9" w:rsidP="00E32BFC">
            <w:r>
              <w:t xml:space="preserve">§ 27 </w:t>
            </w:r>
          </w:p>
          <w:p w:rsidR="007B33C9" w:rsidRDefault="007B33C9" w:rsidP="00E32BFC">
            <w:r>
              <w:t xml:space="preserve">4 х1алт1и  </w:t>
            </w:r>
          </w:p>
        </w:tc>
        <w:tc>
          <w:tcPr>
            <w:tcW w:w="1701" w:type="dxa"/>
          </w:tcPr>
          <w:p w:rsidR="007B33C9" w:rsidRDefault="007B33C9" w:rsidP="00E32BFC"/>
        </w:tc>
      </w:tr>
      <w:tr w:rsidR="007B33C9"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Default="007B33C9" w:rsidP="00E32BFC">
            <w:r>
              <w:t>Рик1к1еназул бит1унхъвай.</w:t>
            </w:r>
          </w:p>
        </w:tc>
        <w:tc>
          <w:tcPr>
            <w:tcW w:w="2410" w:type="dxa"/>
          </w:tcPr>
          <w:p w:rsidR="007B33C9" w:rsidRDefault="007B33C9" w:rsidP="00E32BFC">
            <w:r>
              <w:t>бачибокь,</w:t>
            </w:r>
          </w:p>
        </w:tc>
        <w:tc>
          <w:tcPr>
            <w:tcW w:w="2065" w:type="dxa"/>
          </w:tcPr>
          <w:p w:rsidR="007B33C9" w:rsidRDefault="007B33C9" w:rsidP="00E32BFC"/>
        </w:tc>
        <w:tc>
          <w:tcPr>
            <w:tcW w:w="2471" w:type="dxa"/>
          </w:tcPr>
          <w:p w:rsidR="007B33C9" w:rsidRDefault="007B33C9" w:rsidP="00E32BFC"/>
        </w:tc>
        <w:tc>
          <w:tcPr>
            <w:tcW w:w="1984" w:type="dxa"/>
          </w:tcPr>
          <w:p w:rsidR="007B33C9" w:rsidRDefault="007B33C9" w:rsidP="00E32BFC">
            <w:r>
              <w:t xml:space="preserve">§ 28 </w:t>
            </w:r>
          </w:p>
          <w:p w:rsidR="007B33C9" w:rsidRDefault="007B33C9" w:rsidP="00E32BFC">
            <w:r>
              <w:t>4 х1алт1и</w:t>
            </w:r>
          </w:p>
        </w:tc>
        <w:tc>
          <w:tcPr>
            <w:tcW w:w="1701" w:type="dxa"/>
          </w:tcPr>
          <w:p w:rsidR="007B33C9" w:rsidRDefault="007B33C9" w:rsidP="00E32BFC"/>
        </w:tc>
      </w:tr>
      <w:tr w:rsidR="007B33C9"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Default="007B33C9" w:rsidP="00E32BFC">
            <w:r>
              <w:t xml:space="preserve">Рик1к1енал падежазде свери. </w:t>
            </w:r>
          </w:p>
        </w:tc>
        <w:tc>
          <w:tcPr>
            <w:tcW w:w="2410" w:type="dxa"/>
          </w:tcPr>
          <w:p w:rsidR="007B33C9" w:rsidRDefault="007B33C9" w:rsidP="00E32BFC">
            <w:r>
              <w:t>Солог1уч1, х1амизаз,</w:t>
            </w:r>
          </w:p>
        </w:tc>
        <w:tc>
          <w:tcPr>
            <w:tcW w:w="2065" w:type="dxa"/>
          </w:tcPr>
          <w:p w:rsidR="007B33C9" w:rsidRDefault="007B33C9" w:rsidP="00E32BFC">
            <w:r>
              <w:t>Карточкаби.</w:t>
            </w:r>
          </w:p>
        </w:tc>
        <w:tc>
          <w:tcPr>
            <w:tcW w:w="2471" w:type="dxa"/>
          </w:tcPr>
          <w:p w:rsidR="007B33C9" w:rsidRDefault="007B33C9" w:rsidP="00E32BFC">
            <w:r>
              <w:t>Рик1к1еналъул разрядал.</w:t>
            </w:r>
          </w:p>
        </w:tc>
        <w:tc>
          <w:tcPr>
            <w:tcW w:w="1984" w:type="dxa"/>
          </w:tcPr>
          <w:p w:rsidR="007B33C9" w:rsidRDefault="007B33C9" w:rsidP="00E32BFC">
            <w:r>
              <w:t xml:space="preserve">§29 </w:t>
            </w:r>
          </w:p>
          <w:p w:rsidR="007B33C9" w:rsidRDefault="007B33C9" w:rsidP="00E32BFC">
            <w:r>
              <w:t xml:space="preserve">5 х1алт1и </w:t>
            </w:r>
          </w:p>
        </w:tc>
        <w:tc>
          <w:tcPr>
            <w:tcW w:w="1701" w:type="dxa"/>
          </w:tcPr>
          <w:p w:rsidR="007B33C9" w:rsidRDefault="007B33C9" w:rsidP="00E32BFC"/>
        </w:tc>
      </w:tr>
      <w:tr w:rsidR="007B33C9"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Default="007B33C9" w:rsidP="00E32BFC">
            <w:r>
              <w:t>Рик1к1еналъул морфологияб разбор.</w:t>
            </w:r>
          </w:p>
        </w:tc>
        <w:tc>
          <w:tcPr>
            <w:tcW w:w="2410" w:type="dxa"/>
          </w:tcPr>
          <w:p w:rsidR="007B33C9" w:rsidRDefault="007B33C9" w:rsidP="00E32BFC">
            <w:r>
              <w:t>рагьалимех, ч1ег1ерк1к1уяб,</w:t>
            </w:r>
          </w:p>
        </w:tc>
        <w:tc>
          <w:tcPr>
            <w:tcW w:w="2065" w:type="dxa"/>
          </w:tcPr>
          <w:p w:rsidR="007B33C9" w:rsidRDefault="007B33C9" w:rsidP="00E32BFC"/>
        </w:tc>
        <w:tc>
          <w:tcPr>
            <w:tcW w:w="2471" w:type="dxa"/>
          </w:tcPr>
          <w:p w:rsidR="007B33C9" w:rsidRDefault="007B33C9" w:rsidP="00E32BFC">
            <w:r>
              <w:t>Иргадул рик1к1ен.</w:t>
            </w:r>
          </w:p>
        </w:tc>
        <w:tc>
          <w:tcPr>
            <w:tcW w:w="1984" w:type="dxa"/>
          </w:tcPr>
          <w:p w:rsidR="007B33C9" w:rsidRDefault="007B33C9" w:rsidP="00E32BFC">
            <w:r>
              <w:t>§ 30 разбор гьабизе</w:t>
            </w:r>
          </w:p>
        </w:tc>
        <w:tc>
          <w:tcPr>
            <w:tcW w:w="1701" w:type="dxa"/>
          </w:tcPr>
          <w:p w:rsidR="007B33C9" w:rsidRDefault="007B33C9" w:rsidP="00E32BFC"/>
        </w:tc>
      </w:tr>
      <w:tr w:rsidR="007B33C9"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Default="007B33C9" w:rsidP="00E32BFC">
            <w:r w:rsidRPr="00F71FDD">
              <w:rPr>
                <w:b/>
                <w:bCs/>
                <w:color w:val="00B050"/>
              </w:rPr>
              <w:t>Жалго жидедаго ч1ун х1алт1и т1убай</w:t>
            </w:r>
          </w:p>
        </w:tc>
        <w:tc>
          <w:tcPr>
            <w:tcW w:w="2410" w:type="dxa"/>
          </w:tcPr>
          <w:p w:rsidR="007B33C9" w:rsidRDefault="007B33C9" w:rsidP="00E32BFC"/>
        </w:tc>
        <w:tc>
          <w:tcPr>
            <w:tcW w:w="2065" w:type="dxa"/>
          </w:tcPr>
          <w:p w:rsidR="007B33C9" w:rsidRDefault="007B33C9" w:rsidP="00E32BFC"/>
        </w:tc>
        <w:tc>
          <w:tcPr>
            <w:tcW w:w="2471" w:type="dxa"/>
          </w:tcPr>
          <w:p w:rsidR="007B33C9" w:rsidRDefault="007B33C9" w:rsidP="00E32BFC"/>
        </w:tc>
        <w:tc>
          <w:tcPr>
            <w:tcW w:w="1984" w:type="dxa"/>
          </w:tcPr>
          <w:p w:rsidR="007B33C9" w:rsidRDefault="007B33C9" w:rsidP="00E32BFC"/>
        </w:tc>
        <w:tc>
          <w:tcPr>
            <w:tcW w:w="1701" w:type="dxa"/>
          </w:tcPr>
          <w:p w:rsidR="007B33C9" w:rsidRDefault="007B33C9" w:rsidP="00E32BFC"/>
        </w:tc>
      </w:tr>
      <w:tr w:rsidR="007B33C9"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Default="007B33C9" w:rsidP="00E32BFC">
            <w:r>
              <w:t>Ц1арубак1.</w:t>
            </w:r>
          </w:p>
        </w:tc>
        <w:tc>
          <w:tcPr>
            <w:tcW w:w="2410" w:type="dxa"/>
          </w:tcPr>
          <w:p w:rsidR="007B33C9" w:rsidRDefault="007B33C9" w:rsidP="006649D1">
            <w:r>
              <w:t xml:space="preserve">Билигъуд, бакъанимех, </w:t>
            </w:r>
          </w:p>
        </w:tc>
        <w:tc>
          <w:tcPr>
            <w:tcW w:w="2065" w:type="dxa"/>
          </w:tcPr>
          <w:p w:rsidR="007B33C9" w:rsidRDefault="007B33C9" w:rsidP="00E32BFC">
            <w:r>
              <w:t>Таблица</w:t>
            </w:r>
          </w:p>
        </w:tc>
        <w:tc>
          <w:tcPr>
            <w:tcW w:w="2471" w:type="dxa"/>
          </w:tcPr>
          <w:p w:rsidR="007B33C9" w:rsidRDefault="007B33C9" w:rsidP="00E32BFC">
            <w:r>
              <w:t>Рик1к1еназул бит1унхъвай.</w:t>
            </w:r>
          </w:p>
        </w:tc>
        <w:tc>
          <w:tcPr>
            <w:tcW w:w="1984" w:type="dxa"/>
          </w:tcPr>
          <w:p w:rsidR="007B33C9" w:rsidRDefault="007B33C9" w:rsidP="00E32BFC">
            <w:r>
              <w:t xml:space="preserve">§ 31 </w:t>
            </w:r>
          </w:p>
          <w:p w:rsidR="007B33C9" w:rsidRDefault="007B33C9" w:rsidP="00783AA2">
            <w:r>
              <w:t xml:space="preserve">7  х1алт1и </w:t>
            </w:r>
          </w:p>
        </w:tc>
        <w:tc>
          <w:tcPr>
            <w:tcW w:w="1701" w:type="dxa"/>
          </w:tcPr>
          <w:p w:rsidR="007B33C9" w:rsidRDefault="007B33C9" w:rsidP="00E32BFC"/>
        </w:tc>
      </w:tr>
      <w:tr w:rsidR="007B33C9"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Default="007B33C9" w:rsidP="00E32BFC">
            <w:r>
              <w:t>Ц1арубак1азул разрядал.</w:t>
            </w:r>
          </w:p>
        </w:tc>
        <w:tc>
          <w:tcPr>
            <w:tcW w:w="2410" w:type="dxa"/>
          </w:tcPr>
          <w:p w:rsidR="007B33C9" w:rsidRDefault="007B33C9" w:rsidP="00E32BFC">
            <w:r>
              <w:t>Бац1ц1ине, буц1ц1ине, бец1ц1изе, ц1ц1е,</w:t>
            </w:r>
          </w:p>
        </w:tc>
        <w:tc>
          <w:tcPr>
            <w:tcW w:w="2065" w:type="dxa"/>
          </w:tcPr>
          <w:p w:rsidR="007B33C9" w:rsidRDefault="007B33C9" w:rsidP="00E32BFC">
            <w:r>
              <w:t>Таблица, карточкаби.</w:t>
            </w:r>
          </w:p>
        </w:tc>
        <w:tc>
          <w:tcPr>
            <w:tcW w:w="2471" w:type="dxa"/>
          </w:tcPr>
          <w:p w:rsidR="007B33C9" w:rsidRDefault="007B33C9" w:rsidP="00E32BFC">
            <w:r>
              <w:t>Рик1к1енал падежазде свери.</w:t>
            </w:r>
          </w:p>
        </w:tc>
        <w:tc>
          <w:tcPr>
            <w:tcW w:w="1984" w:type="dxa"/>
          </w:tcPr>
          <w:p w:rsidR="007B33C9" w:rsidRDefault="007B33C9" w:rsidP="00E32BFC">
            <w:r>
              <w:t xml:space="preserve">§ 32 </w:t>
            </w:r>
          </w:p>
          <w:p w:rsidR="007B33C9" w:rsidRDefault="007B33C9" w:rsidP="00E32BFC">
            <w:r>
              <w:t>4 х1алт1и</w:t>
            </w:r>
          </w:p>
        </w:tc>
        <w:tc>
          <w:tcPr>
            <w:tcW w:w="1701" w:type="dxa"/>
          </w:tcPr>
          <w:p w:rsidR="007B33C9" w:rsidRDefault="007B33C9" w:rsidP="00E32BFC"/>
        </w:tc>
      </w:tr>
      <w:tr w:rsidR="007B33C9"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Default="007B33C9" w:rsidP="00E32BFC">
            <w:r>
              <w:t>Ц1арубак1ал падежазде свери.</w:t>
            </w:r>
          </w:p>
          <w:p w:rsidR="007B33C9" w:rsidRDefault="007B33C9" w:rsidP="00E32BFC"/>
        </w:tc>
        <w:tc>
          <w:tcPr>
            <w:tcW w:w="2410" w:type="dxa"/>
          </w:tcPr>
          <w:p w:rsidR="007B33C9" w:rsidRDefault="007B33C9" w:rsidP="00E32BFC">
            <w:r>
              <w:t xml:space="preserve">Бич1ч1изе, рич1ч1и, </w:t>
            </w:r>
          </w:p>
        </w:tc>
        <w:tc>
          <w:tcPr>
            <w:tcW w:w="2065" w:type="dxa"/>
          </w:tcPr>
          <w:p w:rsidR="007B33C9" w:rsidRDefault="007B33C9" w:rsidP="00E32BFC">
            <w:r>
              <w:t>Таблица, карточкаби.</w:t>
            </w:r>
          </w:p>
        </w:tc>
        <w:tc>
          <w:tcPr>
            <w:tcW w:w="2471" w:type="dxa"/>
          </w:tcPr>
          <w:p w:rsidR="007B33C9" w:rsidRDefault="007B33C9" w:rsidP="00E32BFC">
            <w:r>
              <w:t>Рик1к1еналъул морфологияб разбор.</w:t>
            </w:r>
          </w:p>
        </w:tc>
        <w:tc>
          <w:tcPr>
            <w:tcW w:w="1984" w:type="dxa"/>
          </w:tcPr>
          <w:p w:rsidR="007B33C9" w:rsidRDefault="007B33C9" w:rsidP="00E32BFC">
            <w:r>
              <w:t xml:space="preserve">§ 33 </w:t>
            </w:r>
          </w:p>
          <w:p w:rsidR="007B33C9" w:rsidRDefault="007B33C9" w:rsidP="00E32BFC">
            <w:r>
              <w:t xml:space="preserve">5 х1алт1и </w:t>
            </w:r>
          </w:p>
        </w:tc>
        <w:tc>
          <w:tcPr>
            <w:tcW w:w="1701" w:type="dxa"/>
          </w:tcPr>
          <w:p w:rsidR="007B33C9" w:rsidRDefault="007B33C9" w:rsidP="00E32BFC"/>
        </w:tc>
      </w:tr>
      <w:tr w:rsidR="007B33C9"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  <w:p w:rsidR="007B33C9" w:rsidRDefault="007B33C9" w:rsidP="00F71FDD">
            <w:pPr>
              <w:ind w:left="-578"/>
            </w:pPr>
          </w:p>
        </w:tc>
        <w:tc>
          <w:tcPr>
            <w:tcW w:w="3119" w:type="dxa"/>
          </w:tcPr>
          <w:p w:rsidR="007B33C9" w:rsidRDefault="007B33C9" w:rsidP="00E32BFC">
            <w:r>
              <w:t>Ц1арубак1азул бит1унхъвай</w:t>
            </w:r>
          </w:p>
          <w:p w:rsidR="007B33C9" w:rsidRDefault="007B33C9" w:rsidP="00E32BFC"/>
        </w:tc>
        <w:tc>
          <w:tcPr>
            <w:tcW w:w="2410" w:type="dxa"/>
          </w:tcPr>
          <w:p w:rsidR="007B33C9" w:rsidRDefault="007B33C9" w:rsidP="00E32BFC">
            <w:r>
              <w:t>Биххизе, махх, раххан,</w:t>
            </w:r>
          </w:p>
        </w:tc>
        <w:tc>
          <w:tcPr>
            <w:tcW w:w="2065" w:type="dxa"/>
          </w:tcPr>
          <w:p w:rsidR="007B33C9" w:rsidRDefault="007B33C9" w:rsidP="00E32BFC">
            <w:r>
              <w:t>Таблица, карточкаби.</w:t>
            </w:r>
          </w:p>
        </w:tc>
        <w:tc>
          <w:tcPr>
            <w:tcW w:w="2471" w:type="dxa"/>
          </w:tcPr>
          <w:p w:rsidR="007B33C9" w:rsidRDefault="007B33C9" w:rsidP="003F2B60">
            <w:r>
              <w:t>Ц1арубак1.</w:t>
            </w:r>
          </w:p>
        </w:tc>
        <w:tc>
          <w:tcPr>
            <w:tcW w:w="1984" w:type="dxa"/>
          </w:tcPr>
          <w:p w:rsidR="007B33C9" w:rsidRDefault="007B33C9" w:rsidP="00E32BFC">
            <w:r>
              <w:t xml:space="preserve">§ 34 </w:t>
            </w:r>
          </w:p>
          <w:p w:rsidR="007B33C9" w:rsidRDefault="007B33C9" w:rsidP="00783AA2">
            <w:r>
              <w:t xml:space="preserve">4 х1алт1и </w:t>
            </w:r>
          </w:p>
        </w:tc>
        <w:tc>
          <w:tcPr>
            <w:tcW w:w="1701" w:type="dxa"/>
          </w:tcPr>
          <w:p w:rsidR="007B33C9" w:rsidRDefault="007B33C9" w:rsidP="00E32BFC"/>
        </w:tc>
      </w:tr>
      <w:tr w:rsidR="007B33C9"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Default="007B33C9" w:rsidP="00E32BFC">
            <w:r>
              <w:t>Ц1арубак1азул разбор.</w:t>
            </w:r>
          </w:p>
        </w:tc>
        <w:tc>
          <w:tcPr>
            <w:tcW w:w="2410" w:type="dxa"/>
          </w:tcPr>
          <w:p w:rsidR="007B33C9" w:rsidRDefault="007B33C9" w:rsidP="00E32BFC"/>
        </w:tc>
        <w:tc>
          <w:tcPr>
            <w:tcW w:w="2065" w:type="dxa"/>
          </w:tcPr>
          <w:p w:rsidR="007B33C9" w:rsidRDefault="007B33C9" w:rsidP="00E32BFC"/>
        </w:tc>
        <w:tc>
          <w:tcPr>
            <w:tcW w:w="2471" w:type="dxa"/>
          </w:tcPr>
          <w:p w:rsidR="007B33C9" w:rsidRDefault="007B33C9" w:rsidP="00BB6D85">
            <w:r>
              <w:t>Ц1арубак1азул разрядал.</w:t>
            </w:r>
          </w:p>
        </w:tc>
        <w:tc>
          <w:tcPr>
            <w:tcW w:w="1984" w:type="dxa"/>
          </w:tcPr>
          <w:p w:rsidR="007B33C9" w:rsidRDefault="007B33C9" w:rsidP="00E32BFC">
            <w:r>
              <w:t>3 х1алт1и</w:t>
            </w:r>
          </w:p>
        </w:tc>
        <w:tc>
          <w:tcPr>
            <w:tcW w:w="1701" w:type="dxa"/>
          </w:tcPr>
          <w:p w:rsidR="007B33C9" w:rsidRDefault="007B33C9" w:rsidP="00E32BFC"/>
        </w:tc>
      </w:tr>
      <w:tr w:rsidR="007B33C9"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Default="007B33C9" w:rsidP="00E32BFC">
            <w:pPr>
              <w:rPr>
                <w:b/>
                <w:bCs/>
                <w:color w:val="00642D"/>
              </w:rPr>
            </w:pPr>
            <w:r w:rsidRPr="007655FD">
              <w:rPr>
                <w:b/>
                <w:bCs/>
                <w:color w:val="00642D"/>
              </w:rPr>
              <w:t>Контролияб диктант.</w:t>
            </w:r>
          </w:p>
          <w:p w:rsidR="007B33C9" w:rsidRPr="007655FD" w:rsidRDefault="007B33C9" w:rsidP="00E32BFC">
            <w:pPr>
              <w:rPr>
                <w:b/>
                <w:bCs/>
                <w:color w:val="00642D"/>
              </w:rPr>
            </w:pPr>
          </w:p>
        </w:tc>
        <w:tc>
          <w:tcPr>
            <w:tcW w:w="2410" w:type="dxa"/>
          </w:tcPr>
          <w:p w:rsidR="007B33C9" w:rsidRDefault="007B33C9" w:rsidP="00E32BFC"/>
        </w:tc>
        <w:tc>
          <w:tcPr>
            <w:tcW w:w="2065" w:type="dxa"/>
          </w:tcPr>
          <w:p w:rsidR="007B33C9" w:rsidRDefault="007B33C9" w:rsidP="00E32BFC">
            <w:r>
              <w:t>Диктантазул мажмуг1.</w:t>
            </w:r>
          </w:p>
        </w:tc>
        <w:tc>
          <w:tcPr>
            <w:tcW w:w="2471" w:type="dxa"/>
          </w:tcPr>
          <w:p w:rsidR="007B33C9" w:rsidRDefault="007B33C9" w:rsidP="003F2B60"/>
        </w:tc>
        <w:tc>
          <w:tcPr>
            <w:tcW w:w="1984" w:type="dxa"/>
          </w:tcPr>
          <w:p w:rsidR="007B33C9" w:rsidRDefault="007B33C9" w:rsidP="00E32BFC"/>
        </w:tc>
        <w:tc>
          <w:tcPr>
            <w:tcW w:w="1701" w:type="dxa"/>
          </w:tcPr>
          <w:p w:rsidR="007B33C9" w:rsidRDefault="007B33C9" w:rsidP="00E32BFC"/>
        </w:tc>
      </w:tr>
      <w:tr w:rsidR="007B33C9"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Pr="007655FD" w:rsidRDefault="007B33C9" w:rsidP="00E32BFC">
            <w:pPr>
              <w:rPr>
                <w:b/>
                <w:bCs/>
                <w:color w:val="00642D"/>
              </w:rPr>
            </w:pPr>
            <w:r>
              <w:rPr>
                <w:b/>
                <w:bCs/>
                <w:color w:val="00642D"/>
              </w:rPr>
              <w:t>Гъалат1азда т1ад х1алт1и</w:t>
            </w:r>
          </w:p>
        </w:tc>
        <w:tc>
          <w:tcPr>
            <w:tcW w:w="2410" w:type="dxa"/>
          </w:tcPr>
          <w:p w:rsidR="007B33C9" w:rsidRDefault="007B33C9" w:rsidP="00E32BFC"/>
        </w:tc>
        <w:tc>
          <w:tcPr>
            <w:tcW w:w="2065" w:type="dxa"/>
          </w:tcPr>
          <w:p w:rsidR="007B33C9" w:rsidRDefault="007B33C9" w:rsidP="00E32BFC"/>
        </w:tc>
        <w:tc>
          <w:tcPr>
            <w:tcW w:w="2471" w:type="dxa"/>
          </w:tcPr>
          <w:p w:rsidR="007B33C9" w:rsidRDefault="007B33C9" w:rsidP="003F2B60"/>
        </w:tc>
        <w:tc>
          <w:tcPr>
            <w:tcW w:w="1984" w:type="dxa"/>
          </w:tcPr>
          <w:p w:rsidR="007B33C9" w:rsidRDefault="007B33C9" w:rsidP="00E32BFC"/>
        </w:tc>
        <w:tc>
          <w:tcPr>
            <w:tcW w:w="1701" w:type="dxa"/>
          </w:tcPr>
          <w:p w:rsidR="007B33C9" w:rsidRDefault="007B33C9" w:rsidP="00E32BFC"/>
        </w:tc>
      </w:tr>
      <w:tr w:rsidR="007B33C9"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Pr="00A22BA8" w:rsidRDefault="007B33C9" w:rsidP="00E32BFC">
            <w:r w:rsidRPr="00A22BA8">
              <w:t>Такрар гьабизе</w:t>
            </w:r>
          </w:p>
        </w:tc>
        <w:tc>
          <w:tcPr>
            <w:tcW w:w="2410" w:type="dxa"/>
          </w:tcPr>
          <w:p w:rsidR="007B33C9" w:rsidRDefault="007B33C9" w:rsidP="00E32BFC"/>
        </w:tc>
        <w:tc>
          <w:tcPr>
            <w:tcW w:w="2065" w:type="dxa"/>
          </w:tcPr>
          <w:p w:rsidR="007B33C9" w:rsidRDefault="007B33C9" w:rsidP="00E32BFC"/>
        </w:tc>
        <w:tc>
          <w:tcPr>
            <w:tcW w:w="2471" w:type="dxa"/>
          </w:tcPr>
          <w:p w:rsidR="007B33C9" w:rsidRDefault="007B33C9" w:rsidP="003F2B60"/>
        </w:tc>
        <w:tc>
          <w:tcPr>
            <w:tcW w:w="1984" w:type="dxa"/>
          </w:tcPr>
          <w:p w:rsidR="007B33C9" w:rsidRDefault="007B33C9" w:rsidP="00E32BFC"/>
        </w:tc>
        <w:tc>
          <w:tcPr>
            <w:tcW w:w="1701" w:type="dxa"/>
          </w:tcPr>
          <w:p w:rsidR="007B33C9" w:rsidRDefault="007B33C9" w:rsidP="00E32BFC"/>
        </w:tc>
      </w:tr>
      <w:tr w:rsidR="007B33C9"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Default="007B33C9" w:rsidP="00E32BFC">
            <w:r>
              <w:t>Причастие.</w:t>
            </w:r>
          </w:p>
        </w:tc>
        <w:tc>
          <w:tcPr>
            <w:tcW w:w="2410" w:type="dxa"/>
          </w:tcPr>
          <w:p w:rsidR="007B33C9" w:rsidRDefault="007B33C9" w:rsidP="00E32BFC">
            <w:r>
              <w:t>Ххам, буххизе, хине, ххезе,</w:t>
            </w:r>
          </w:p>
        </w:tc>
        <w:tc>
          <w:tcPr>
            <w:tcW w:w="2065" w:type="dxa"/>
          </w:tcPr>
          <w:p w:rsidR="007B33C9" w:rsidRDefault="007B33C9" w:rsidP="00E32BFC">
            <w:r>
              <w:t>Таблица</w:t>
            </w:r>
          </w:p>
        </w:tc>
        <w:tc>
          <w:tcPr>
            <w:tcW w:w="2471" w:type="dxa"/>
          </w:tcPr>
          <w:p w:rsidR="007B33C9" w:rsidRDefault="007B33C9" w:rsidP="00E32BFC">
            <w:r>
              <w:t>Ц1арубак1ал падежазде свери.</w:t>
            </w:r>
          </w:p>
        </w:tc>
        <w:tc>
          <w:tcPr>
            <w:tcW w:w="1984" w:type="dxa"/>
          </w:tcPr>
          <w:p w:rsidR="007B33C9" w:rsidRDefault="007B33C9" w:rsidP="00E32BFC">
            <w:r>
              <w:t>§ 35</w:t>
            </w:r>
          </w:p>
          <w:p w:rsidR="007B33C9" w:rsidRDefault="007B33C9" w:rsidP="00783AA2">
            <w:r>
              <w:t xml:space="preserve">3 х1алт1и </w:t>
            </w:r>
          </w:p>
        </w:tc>
        <w:tc>
          <w:tcPr>
            <w:tcW w:w="1701" w:type="dxa"/>
          </w:tcPr>
          <w:p w:rsidR="007B33C9" w:rsidRDefault="007B33C9" w:rsidP="00E32BFC">
            <w:r>
              <w:t>4 четв.</w:t>
            </w:r>
          </w:p>
        </w:tc>
      </w:tr>
      <w:tr w:rsidR="007B33C9"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Default="007B33C9" w:rsidP="00A22BA8">
            <w:r>
              <w:t>Причастиялъул грамматикиял г1аламатал</w:t>
            </w:r>
          </w:p>
        </w:tc>
        <w:tc>
          <w:tcPr>
            <w:tcW w:w="2410" w:type="dxa"/>
          </w:tcPr>
          <w:p w:rsidR="007B33C9" w:rsidRDefault="007B33C9" w:rsidP="00E32BFC">
            <w:r>
              <w:t>К1алагъоркье, чехьат1аде, церекъад.</w:t>
            </w:r>
          </w:p>
        </w:tc>
        <w:tc>
          <w:tcPr>
            <w:tcW w:w="2065" w:type="dxa"/>
          </w:tcPr>
          <w:p w:rsidR="007B33C9" w:rsidRDefault="007B33C9" w:rsidP="00E32BFC">
            <w:r>
              <w:t>Таблица, карточкаби.</w:t>
            </w:r>
          </w:p>
        </w:tc>
        <w:tc>
          <w:tcPr>
            <w:tcW w:w="2471" w:type="dxa"/>
          </w:tcPr>
          <w:p w:rsidR="007B33C9" w:rsidRDefault="007B33C9" w:rsidP="00BB6D85">
            <w:r>
              <w:t>Ц1арубак1азул бит1унхъвай</w:t>
            </w:r>
          </w:p>
          <w:p w:rsidR="007B33C9" w:rsidRDefault="007B33C9" w:rsidP="00BB6D85"/>
        </w:tc>
        <w:tc>
          <w:tcPr>
            <w:tcW w:w="1984" w:type="dxa"/>
          </w:tcPr>
          <w:p w:rsidR="007B33C9" w:rsidRDefault="007B33C9" w:rsidP="00E32BFC">
            <w:r>
              <w:t xml:space="preserve">§ 36 </w:t>
            </w:r>
          </w:p>
          <w:p w:rsidR="007B33C9" w:rsidRDefault="007B33C9" w:rsidP="00783AA2">
            <w:r>
              <w:t xml:space="preserve">2 х1алт1и </w:t>
            </w:r>
          </w:p>
        </w:tc>
        <w:tc>
          <w:tcPr>
            <w:tcW w:w="1701" w:type="dxa"/>
          </w:tcPr>
          <w:p w:rsidR="007B33C9" w:rsidRDefault="007B33C9" w:rsidP="00E32BFC"/>
        </w:tc>
      </w:tr>
      <w:tr w:rsidR="007B33C9"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Default="007B33C9" w:rsidP="00A22BA8">
            <w:r w:rsidRPr="007655FD">
              <w:rPr>
                <w:b/>
                <w:bCs/>
                <w:color w:val="00642D"/>
              </w:rPr>
              <w:t>Ругьунлъиялъул изложение.</w:t>
            </w:r>
          </w:p>
        </w:tc>
        <w:tc>
          <w:tcPr>
            <w:tcW w:w="2410" w:type="dxa"/>
          </w:tcPr>
          <w:p w:rsidR="007B33C9" w:rsidRDefault="007B33C9" w:rsidP="00E32BFC"/>
        </w:tc>
        <w:tc>
          <w:tcPr>
            <w:tcW w:w="2065" w:type="dxa"/>
          </w:tcPr>
          <w:p w:rsidR="007B33C9" w:rsidRDefault="007B33C9" w:rsidP="00E32BFC">
            <w:r>
              <w:t>Изложениязул мажмуг1.</w:t>
            </w:r>
          </w:p>
        </w:tc>
        <w:tc>
          <w:tcPr>
            <w:tcW w:w="2471" w:type="dxa"/>
          </w:tcPr>
          <w:p w:rsidR="007B33C9" w:rsidRDefault="007B33C9" w:rsidP="00BB6D85"/>
        </w:tc>
        <w:tc>
          <w:tcPr>
            <w:tcW w:w="1984" w:type="dxa"/>
          </w:tcPr>
          <w:p w:rsidR="007B33C9" w:rsidRDefault="007B33C9" w:rsidP="00E32BFC"/>
        </w:tc>
        <w:tc>
          <w:tcPr>
            <w:tcW w:w="1701" w:type="dxa"/>
          </w:tcPr>
          <w:p w:rsidR="007B33C9" w:rsidRDefault="007B33C9" w:rsidP="00E32BFC"/>
        </w:tc>
      </w:tr>
      <w:tr w:rsidR="007B33C9"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Default="007B33C9" w:rsidP="00E32BFC">
            <w:r>
              <w:t>Предложениялда жаниб причастие.</w:t>
            </w:r>
          </w:p>
        </w:tc>
        <w:tc>
          <w:tcPr>
            <w:tcW w:w="2410" w:type="dxa"/>
          </w:tcPr>
          <w:p w:rsidR="007B33C9" w:rsidRDefault="007B33C9" w:rsidP="00E32BFC">
            <w:r>
              <w:t>гьабсаг1ат, ч1ванкъот1ун, г1ага-шагарго,</w:t>
            </w:r>
          </w:p>
        </w:tc>
        <w:tc>
          <w:tcPr>
            <w:tcW w:w="2065" w:type="dxa"/>
          </w:tcPr>
          <w:p w:rsidR="007B33C9" w:rsidRDefault="007B33C9" w:rsidP="00E32BFC">
            <w:r>
              <w:t>Карточкаби.</w:t>
            </w:r>
          </w:p>
        </w:tc>
        <w:tc>
          <w:tcPr>
            <w:tcW w:w="2471" w:type="dxa"/>
          </w:tcPr>
          <w:p w:rsidR="007B33C9" w:rsidRDefault="007B33C9" w:rsidP="00BB6D85">
            <w:r>
              <w:t>Ц1арубак1азул разбор.</w:t>
            </w:r>
          </w:p>
        </w:tc>
        <w:tc>
          <w:tcPr>
            <w:tcW w:w="1984" w:type="dxa"/>
          </w:tcPr>
          <w:p w:rsidR="007B33C9" w:rsidRDefault="007B33C9" w:rsidP="00E32BFC">
            <w:r>
              <w:t>§ 37</w:t>
            </w:r>
          </w:p>
          <w:p w:rsidR="007B33C9" w:rsidRDefault="007B33C9" w:rsidP="00DB632D">
            <w:r>
              <w:t xml:space="preserve">3х1алт1и </w:t>
            </w:r>
          </w:p>
        </w:tc>
        <w:tc>
          <w:tcPr>
            <w:tcW w:w="1701" w:type="dxa"/>
          </w:tcPr>
          <w:p w:rsidR="007B33C9" w:rsidRDefault="007B33C9" w:rsidP="00E32BFC"/>
        </w:tc>
      </w:tr>
      <w:tr w:rsidR="007B33C9"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Default="007B33C9" w:rsidP="00E32BFC">
            <w:r>
              <w:t>Причастияб сверел.</w:t>
            </w:r>
          </w:p>
        </w:tc>
        <w:tc>
          <w:tcPr>
            <w:tcW w:w="2410" w:type="dxa"/>
          </w:tcPr>
          <w:p w:rsidR="007B33C9" w:rsidRDefault="007B33C9" w:rsidP="00E32BFC"/>
        </w:tc>
        <w:tc>
          <w:tcPr>
            <w:tcW w:w="2065" w:type="dxa"/>
          </w:tcPr>
          <w:p w:rsidR="007B33C9" w:rsidRDefault="007B33C9" w:rsidP="00E32BFC"/>
        </w:tc>
        <w:tc>
          <w:tcPr>
            <w:tcW w:w="2471" w:type="dxa"/>
          </w:tcPr>
          <w:p w:rsidR="007B33C9" w:rsidRDefault="007B33C9" w:rsidP="003F2B60">
            <w:r>
              <w:t>Причастие.</w:t>
            </w:r>
          </w:p>
        </w:tc>
        <w:tc>
          <w:tcPr>
            <w:tcW w:w="1984" w:type="dxa"/>
          </w:tcPr>
          <w:p w:rsidR="007B33C9" w:rsidRDefault="007B33C9" w:rsidP="00E32BFC">
            <w:r>
              <w:t>§ 38</w:t>
            </w:r>
          </w:p>
          <w:p w:rsidR="007B33C9" w:rsidRDefault="007B33C9" w:rsidP="00E32BFC">
            <w:r>
              <w:t>4 х1алт1и</w:t>
            </w:r>
          </w:p>
        </w:tc>
        <w:tc>
          <w:tcPr>
            <w:tcW w:w="1701" w:type="dxa"/>
          </w:tcPr>
          <w:p w:rsidR="007B33C9" w:rsidRDefault="007B33C9" w:rsidP="00E32BFC"/>
        </w:tc>
      </w:tr>
      <w:tr w:rsidR="007B33C9"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Default="007B33C9" w:rsidP="00E32BFC">
            <w:r>
              <w:t>Причастиялъул заманаби</w:t>
            </w:r>
          </w:p>
        </w:tc>
        <w:tc>
          <w:tcPr>
            <w:tcW w:w="2410" w:type="dxa"/>
          </w:tcPr>
          <w:p w:rsidR="007B33C9" w:rsidRDefault="007B33C9" w:rsidP="00E32BFC">
            <w:r>
              <w:t>Чура-хули, ч1ух1а к1ут1и, тоха-шошаб,</w:t>
            </w:r>
          </w:p>
        </w:tc>
        <w:tc>
          <w:tcPr>
            <w:tcW w:w="2065" w:type="dxa"/>
          </w:tcPr>
          <w:p w:rsidR="007B33C9" w:rsidRDefault="007B33C9" w:rsidP="00E32BFC">
            <w:r>
              <w:t>Таблица</w:t>
            </w:r>
          </w:p>
        </w:tc>
        <w:tc>
          <w:tcPr>
            <w:tcW w:w="2471" w:type="dxa"/>
          </w:tcPr>
          <w:p w:rsidR="007B33C9" w:rsidRDefault="007B33C9" w:rsidP="00E32BFC">
            <w:r>
              <w:t>Причастиялъул грамматикиял г1аламатал</w:t>
            </w:r>
          </w:p>
        </w:tc>
        <w:tc>
          <w:tcPr>
            <w:tcW w:w="1984" w:type="dxa"/>
          </w:tcPr>
          <w:p w:rsidR="007B33C9" w:rsidRDefault="007B33C9" w:rsidP="00E32BFC">
            <w:r>
              <w:t>§ 39</w:t>
            </w:r>
          </w:p>
          <w:p w:rsidR="007B33C9" w:rsidRDefault="007B33C9" w:rsidP="00E32BFC">
            <w:r>
              <w:t>7 х1алт1и</w:t>
            </w:r>
          </w:p>
        </w:tc>
        <w:tc>
          <w:tcPr>
            <w:tcW w:w="1701" w:type="dxa"/>
          </w:tcPr>
          <w:p w:rsidR="007B33C9" w:rsidRDefault="007B33C9" w:rsidP="00E32BFC"/>
        </w:tc>
      </w:tr>
      <w:tr w:rsidR="007B33C9"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Default="007B33C9" w:rsidP="00E32BFC">
            <w:r>
              <w:t>Причастие падежазде свери</w:t>
            </w:r>
          </w:p>
        </w:tc>
        <w:tc>
          <w:tcPr>
            <w:tcW w:w="2410" w:type="dxa"/>
          </w:tcPr>
          <w:p w:rsidR="007B33C9" w:rsidRDefault="007B33C9" w:rsidP="00E32BFC">
            <w:r>
              <w:t>Ч1варкь-ч1варкьи, шур-шури,</w:t>
            </w:r>
          </w:p>
        </w:tc>
        <w:tc>
          <w:tcPr>
            <w:tcW w:w="2065" w:type="dxa"/>
          </w:tcPr>
          <w:p w:rsidR="007B33C9" w:rsidRDefault="007B33C9" w:rsidP="00E32BFC">
            <w:r>
              <w:t>Таблица, карточкаби.</w:t>
            </w:r>
          </w:p>
        </w:tc>
        <w:tc>
          <w:tcPr>
            <w:tcW w:w="2471" w:type="dxa"/>
          </w:tcPr>
          <w:p w:rsidR="007B33C9" w:rsidRDefault="007B33C9" w:rsidP="00E32BFC">
            <w:r>
              <w:t>Предложениялда жаниб причастие.</w:t>
            </w:r>
          </w:p>
        </w:tc>
        <w:tc>
          <w:tcPr>
            <w:tcW w:w="1984" w:type="dxa"/>
          </w:tcPr>
          <w:p w:rsidR="007B33C9" w:rsidRDefault="007B33C9" w:rsidP="00E32BFC">
            <w:r>
              <w:t xml:space="preserve">§ 40 </w:t>
            </w:r>
          </w:p>
          <w:p w:rsidR="007B33C9" w:rsidRDefault="007B33C9" w:rsidP="00DB632D">
            <w:r>
              <w:t xml:space="preserve">2 х1алт1и </w:t>
            </w:r>
          </w:p>
        </w:tc>
        <w:tc>
          <w:tcPr>
            <w:tcW w:w="1701" w:type="dxa"/>
          </w:tcPr>
          <w:p w:rsidR="007B33C9" w:rsidRDefault="007B33C9" w:rsidP="00E32BFC"/>
        </w:tc>
      </w:tr>
      <w:tr w:rsidR="007B33C9"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Default="007B33C9" w:rsidP="00E32BFC">
            <w:r>
              <w:t>Деепричастие.</w:t>
            </w:r>
          </w:p>
        </w:tc>
        <w:tc>
          <w:tcPr>
            <w:tcW w:w="2410" w:type="dxa"/>
          </w:tcPr>
          <w:p w:rsidR="007B33C9" w:rsidRDefault="007B33C9" w:rsidP="00E32BFC"/>
        </w:tc>
        <w:tc>
          <w:tcPr>
            <w:tcW w:w="2065" w:type="dxa"/>
          </w:tcPr>
          <w:p w:rsidR="007B33C9" w:rsidRDefault="007B33C9" w:rsidP="00E32BFC"/>
        </w:tc>
        <w:tc>
          <w:tcPr>
            <w:tcW w:w="2471" w:type="dxa"/>
          </w:tcPr>
          <w:p w:rsidR="007B33C9" w:rsidRDefault="007B33C9" w:rsidP="00E32BFC">
            <w:r>
              <w:t>Причастиялъул заманаби</w:t>
            </w:r>
          </w:p>
        </w:tc>
        <w:tc>
          <w:tcPr>
            <w:tcW w:w="1984" w:type="dxa"/>
          </w:tcPr>
          <w:p w:rsidR="007B33C9" w:rsidRDefault="007B33C9" w:rsidP="00E32BFC">
            <w:r>
              <w:t>§ 42</w:t>
            </w:r>
          </w:p>
          <w:p w:rsidR="007B33C9" w:rsidRDefault="007B33C9" w:rsidP="00E32BFC">
            <w:r>
              <w:t>5 х1алт1и</w:t>
            </w:r>
          </w:p>
        </w:tc>
        <w:tc>
          <w:tcPr>
            <w:tcW w:w="1701" w:type="dxa"/>
          </w:tcPr>
          <w:p w:rsidR="007B33C9" w:rsidRDefault="007B33C9" w:rsidP="00E32BFC"/>
        </w:tc>
      </w:tr>
      <w:tr w:rsidR="007B33C9"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Default="007B33C9" w:rsidP="00E32BFC">
            <w:r>
              <w:t>Деепричастиялъул грамматикиял г1аламатал.</w:t>
            </w:r>
          </w:p>
        </w:tc>
        <w:tc>
          <w:tcPr>
            <w:tcW w:w="2410" w:type="dxa"/>
          </w:tcPr>
          <w:p w:rsidR="007B33C9" w:rsidRDefault="007B33C9" w:rsidP="006649D1">
            <w:r>
              <w:t xml:space="preserve">гъуд-г1уч1, </w:t>
            </w:r>
          </w:p>
          <w:p w:rsidR="007B33C9" w:rsidRDefault="007B33C9" w:rsidP="006649D1">
            <w:r>
              <w:t>гама-сурк1а,</w:t>
            </w:r>
          </w:p>
        </w:tc>
        <w:tc>
          <w:tcPr>
            <w:tcW w:w="2065" w:type="dxa"/>
          </w:tcPr>
          <w:p w:rsidR="007B33C9" w:rsidRDefault="007B33C9" w:rsidP="00E32BFC"/>
        </w:tc>
        <w:tc>
          <w:tcPr>
            <w:tcW w:w="2471" w:type="dxa"/>
          </w:tcPr>
          <w:p w:rsidR="007B33C9" w:rsidRDefault="007B33C9" w:rsidP="00E32BFC">
            <w:r>
              <w:t>Причастие падежазде свери</w:t>
            </w:r>
          </w:p>
        </w:tc>
        <w:tc>
          <w:tcPr>
            <w:tcW w:w="1984" w:type="dxa"/>
          </w:tcPr>
          <w:p w:rsidR="007B33C9" w:rsidRDefault="007B33C9" w:rsidP="00DB632D">
            <w:r>
              <w:t xml:space="preserve">§ 43 </w:t>
            </w:r>
          </w:p>
          <w:p w:rsidR="007B33C9" w:rsidRDefault="007B33C9" w:rsidP="00DB632D">
            <w:r>
              <w:t xml:space="preserve">4 х1алт1и </w:t>
            </w:r>
          </w:p>
        </w:tc>
        <w:tc>
          <w:tcPr>
            <w:tcW w:w="1701" w:type="dxa"/>
          </w:tcPr>
          <w:p w:rsidR="007B33C9" w:rsidRDefault="007B33C9" w:rsidP="00E32BFC"/>
        </w:tc>
      </w:tr>
      <w:tr w:rsidR="007B33C9">
        <w:trPr>
          <w:trHeight w:val="572"/>
        </w:trPr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Pr="00C20465" w:rsidRDefault="007B33C9" w:rsidP="00E32BFC">
            <w:pPr>
              <w:rPr>
                <w:b/>
                <w:bCs/>
                <w:color w:val="008000"/>
              </w:rPr>
            </w:pPr>
            <w:r>
              <w:t>Предложениялда жаниб деепричастиялъул роль.</w:t>
            </w:r>
          </w:p>
        </w:tc>
        <w:tc>
          <w:tcPr>
            <w:tcW w:w="2410" w:type="dxa"/>
          </w:tcPr>
          <w:p w:rsidR="007B33C9" w:rsidRDefault="007B33C9" w:rsidP="00E32BFC">
            <w:r>
              <w:t>Ч1олорхъо, кьили,</w:t>
            </w:r>
          </w:p>
        </w:tc>
        <w:tc>
          <w:tcPr>
            <w:tcW w:w="2065" w:type="dxa"/>
          </w:tcPr>
          <w:p w:rsidR="007B33C9" w:rsidRDefault="007B33C9" w:rsidP="00E32BFC">
            <w:r>
              <w:t>Карточкаби.</w:t>
            </w:r>
          </w:p>
        </w:tc>
        <w:tc>
          <w:tcPr>
            <w:tcW w:w="2471" w:type="dxa"/>
          </w:tcPr>
          <w:p w:rsidR="007B33C9" w:rsidRDefault="007B33C9" w:rsidP="003F2B60">
            <w:r>
              <w:t>Деепричастие.</w:t>
            </w:r>
          </w:p>
        </w:tc>
        <w:tc>
          <w:tcPr>
            <w:tcW w:w="1984" w:type="dxa"/>
          </w:tcPr>
          <w:p w:rsidR="007B33C9" w:rsidRDefault="007B33C9" w:rsidP="00E32BFC">
            <w:r>
              <w:t>§ 44</w:t>
            </w:r>
          </w:p>
          <w:p w:rsidR="007B33C9" w:rsidRDefault="007B33C9" w:rsidP="00E32BFC">
            <w:r>
              <w:t>2 х1алт1и</w:t>
            </w:r>
          </w:p>
        </w:tc>
        <w:tc>
          <w:tcPr>
            <w:tcW w:w="1701" w:type="dxa"/>
          </w:tcPr>
          <w:p w:rsidR="007B33C9" w:rsidRDefault="007B33C9" w:rsidP="00E32BFC"/>
        </w:tc>
      </w:tr>
      <w:tr w:rsidR="007B33C9">
        <w:trPr>
          <w:trHeight w:val="820"/>
        </w:trPr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Default="007B33C9" w:rsidP="00E32BFC">
            <w:r>
              <w:t>Деепричастиялъул заманаби</w:t>
            </w:r>
          </w:p>
        </w:tc>
        <w:tc>
          <w:tcPr>
            <w:tcW w:w="2410" w:type="dxa"/>
          </w:tcPr>
          <w:p w:rsidR="007B33C9" w:rsidRDefault="007B33C9" w:rsidP="00E32BFC">
            <w:r>
              <w:t>гьакибер, г1ачивехь</w:t>
            </w:r>
          </w:p>
        </w:tc>
        <w:tc>
          <w:tcPr>
            <w:tcW w:w="2065" w:type="dxa"/>
          </w:tcPr>
          <w:p w:rsidR="007B33C9" w:rsidRDefault="007B33C9" w:rsidP="00E32BFC"/>
        </w:tc>
        <w:tc>
          <w:tcPr>
            <w:tcW w:w="2471" w:type="dxa"/>
          </w:tcPr>
          <w:p w:rsidR="007B33C9" w:rsidRDefault="007B33C9" w:rsidP="003F2B60">
            <w:r>
              <w:t>Деепричастиялъул грамматикиял г1аламатал.</w:t>
            </w:r>
          </w:p>
        </w:tc>
        <w:tc>
          <w:tcPr>
            <w:tcW w:w="1984" w:type="dxa"/>
          </w:tcPr>
          <w:p w:rsidR="007B33C9" w:rsidRDefault="007B33C9" w:rsidP="00DB632D">
            <w:r>
              <w:t>§ 45</w:t>
            </w:r>
          </w:p>
          <w:p w:rsidR="007B33C9" w:rsidRDefault="007B33C9" w:rsidP="00DB632D">
            <w:r>
              <w:t xml:space="preserve">5 х1алт1и </w:t>
            </w:r>
          </w:p>
        </w:tc>
        <w:tc>
          <w:tcPr>
            <w:tcW w:w="1701" w:type="dxa"/>
          </w:tcPr>
          <w:p w:rsidR="007B33C9" w:rsidRDefault="007B33C9" w:rsidP="00E32BFC"/>
        </w:tc>
      </w:tr>
      <w:tr w:rsidR="007B33C9">
        <w:trPr>
          <w:trHeight w:val="758"/>
        </w:trPr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Default="007B33C9" w:rsidP="00E32BFC">
            <w:r>
              <w:t>Деепричастияб сверел.</w:t>
            </w:r>
          </w:p>
        </w:tc>
        <w:tc>
          <w:tcPr>
            <w:tcW w:w="2410" w:type="dxa"/>
          </w:tcPr>
          <w:p w:rsidR="007B33C9" w:rsidRDefault="007B33C9" w:rsidP="00913A2C">
            <w:r>
              <w:t xml:space="preserve">Эбел-эмен, </w:t>
            </w:r>
          </w:p>
          <w:p w:rsidR="007B33C9" w:rsidRDefault="007B33C9" w:rsidP="006649D1">
            <w:r>
              <w:t xml:space="preserve">ярагъ-матах1, </w:t>
            </w:r>
          </w:p>
        </w:tc>
        <w:tc>
          <w:tcPr>
            <w:tcW w:w="2065" w:type="dxa"/>
          </w:tcPr>
          <w:p w:rsidR="007B33C9" w:rsidRDefault="007B33C9" w:rsidP="00E32BFC">
            <w:r>
              <w:t>Таблица, карточкаби.</w:t>
            </w:r>
          </w:p>
        </w:tc>
        <w:tc>
          <w:tcPr>
            <w:tcW w:w="2471" w:type="dxa"/>
          </w:tcPr>
          <w:p w:rsidR="007B33C9" w:rsidRDefault="007B33C9" w:rsidP="00E32BFC">
            <w:r>
              <w:t>Предложениялда жаниб деепр. роль.</w:t>
            </w:r>
          </w:p>
        </w:tc>
        <w:tc>
          <w:tcPr>
            <w:tcW w:w="1984" w:type="dxa"/>
          </w:tcPr>
          <w:p w:rsidR="007B33C9" w:rsidRDefault="007B33C9" w:rsidP="00E32BFC">
            <w:r>
              <w:t xml:space="preserve">§ 46 </w:t>
            </w:r>
          </w:p>
          <w:p w:rsidR="007B33C9" w:rsidRDefault="007B33C9" w:rsidP="00E32BFC">
            <w:r>
              <w:t>5 х1алт1и.</w:t>
            </w:r>
          </w:p>
        </w:tc>
        <w:tc>
          <w:tcPr>
            <w:tcW w:w="1701" w:type="dxa"/>
          </w:tcPr>
          <w:p w:rsidR="007B33C9" w:rsidRDefault="007B33C9" w:rsidP="00E32BFC"/>
        </w:tc>
      </w:tr>
      <w:tr w:rsidR="007B33C9"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Default="007B33C9" w:rsidP="00E32BFC">
            <w:r w:rsidRPr="00C20465">
              <w:rPr>
                <w:b/>
                <w:bCs/>
                <w:color w:val="008000"/>
              </w:rPr>
              <w:t>Контролияб диктант  «Эмен»</w:t>
            </w:r>
          </w:p>
        </w:tc>
        <w:tc>
          <w:tcPr>
            <w:tcW w:w="2410" w:type="dxa"/>
          </w:tcPr>
          <w:p w:rsidR="007B33C9" w:rsidRDefault="007B33C9" w:rsidP="00E32BFC"/>
        </w:tc>
        <w:tc>
          <w:tcPr>
            <w:tcW w:w="2065" w:type="dxa"/>
          </w:tcPr>
          <w:p w:rsidR="007B33C9" w:rsidRDefault="007B33C9" w:rsidP="00E32BFC">
            <w:r>
              <w:t>Таблица, карточкаби.</w:t>
            </w:r>
          </w:p>
        </w:tc>
        <w:tc>
          <w:tcPr>
            <w:tcW w:w="2471" w:type="dxa"/>
          </w:tcPr>
          <w:p w:rsidR="007B33C9" w:rsidRDefault="007B33C9" w:rsidP="00E32BFC">
            <w:r>
              <w:t>Деепричастиялъул заманаби.</w:t>
            </w:r>
          </w:p>
        </w:tc>
        <w:tc>
          <w:tcPr>
            <w:tcW w:w="1984" w:type="dxa"/>
          </w:tcPr>
          <w:p w:rsidR="007B33C9" w:rsidRDefault="007B33C9" w:rsidP="00E32BFC"/>
        </w:tc>
        <w:tc>
          <w:tcPr>
            <w:tcW w:w="1701" w:type="dxa"/>
          </w:tcPr>
          <w:p w:rsidR="007B33C9" w:rsidRDefault="007B33C9" w:rsidP="00E32BFC"/>
        </w:tc>
      </w:tr>
      <w:tr w:rsidR="007B33C9">
        <w:tc>
          <w:tcPr>
            <w:tcW w:w="851" w:type="dxa"/>
          </w:tcPr>
          <w:p w:rsidR="007B33C9" w:rsidRDefault="007B33C9" w:rsidP="00F71FDD">
            <w:pPr>
              <w:numPr>
                <w:ilvl w:val="0"/>
                <w:numId w:val="2"/>
              </w:numPr>
            </w:pPr>
          </w:p>
        </w:tc>
        <w:tc>
          <w:tcPr>
            <w:tcW w:w="3119" w:type="dxa"/>
          </w:tcPr>
          <w:p w:rsidR="007B33C9" w:rsidRDefault="007B33C9" w:rsidP="00E32BFC">
            <w:r>
              <w:t>Такрар гьабизе.</w:t>
            </w:r>
          </w:p>
        </w:tc>
        <w:tc>
          <w:tcPr>
            <w:tcW w:w="2410" w:type="dxa"/>
          </w:tcPr>
          <w:p w:rsidR="007B33C9" w:rsidRDefault="007B33C9" w:rsidP="00E32BFC"/>
        </w:tc>
        <w:tc>
          <w:tcPr>
            <w:tcW w:w="2065" w:type="dxa"/>
          </w:tcPr>
          <w:p w:rsidR="007B33C9" w:rsidRDefault="007B33C9" w:rsidP="00E32BFC"/>
        </w:tc>
        <w:tc>
          <w:tcPr>
            <w:tcW w:w="2471" w:type="dxa"/>
          </w:tcPr>
          <w:p w:rsidR="007B33C9" w:rsidRDefault="007B33C9" w:rsidP="00E32BFC">
            <w:r>
              <w:t>Деепричастияб сверел.</w:t>
            </w:r>
          </w:p>
        </w:tc>
        <w:tc>
          <w:tcPr>
            <w:tcW w:w="1984" w:type="dxa"/>
          </w:tcPr>
          <w:p w:rsidR="007B33C9" w:rsidRDefault="007B33C9" w:rsidP="00E32BFC"/>
        </w:tc>
        <w:tc>
          <w:tcPr>
            <w:tcW w:w="1701" w:type="dxa"/>
          </w:tcPr>
          <w:p w:rsidR="007B33C9" w:rsidRDefault="007B33C9" w:rsidP="00E32BFC"/>
        </w:tc>
      </w:tr>
    </w:tbl>
    <w:p w:rsidR="007B33C9" w:rsidRPr="004D7290" w:rsidRDefault="007B33C9" w:rsidP="00A22BA8"/>
    <w:sectPr w:rsidR="007B33C9" w:rsidRPr="004D7290" w:rsidSect="00BD52D7">
      <w:pgSz w:w="16838" w:h="11906" w:orient="landscape"/>
      <w:pgMar w:top="851" w:right="458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E316E5"/>
    <w:multiLevelType w:val="hybridMultilevel"/>
    <w:tmpl w:val="13E6A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4919D7"/>
    <w:multiLevelType w:val="hybridMultilevel"/>
    <w:tmpl w:val="D1D8DD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7290"/>
    <w:rsid w:val="0002520F"/>
    <w:rsid w:val="00057D71"/>
    <w:rsid w:val="00091A90"/>
    <w:rsid w:val="001154A4"/>
    <w:rsid w:val="00117B95"/>
    <w:rsid w:val="00135E54"/>
    <w:rsid w:val="00192A1E"/>
    <w:rsid w:val="001F3A99"/>
    <w:rsid w:val="00210F46"/>
    <w:rsid w:val="002D0662"/>
    <w:rsid w:val="002E43BD"/>
    <w:rsid w:val="00333848"/>
    <w:rsid w:val="003473D4"/>
    <w:rsid w:val="00352DE7"/>
    <w:rsid w:val="00391D11"/>
    <w:rsid w:val="003A5A0C"/>
    <w:rsid w:val="003A5ADD"/>
    <w:rsid w:val="003F2B60"/>
    <w:rsid w:val="004932A6"/>
    <w:rsid w:val="004D7290"/>
    <w:rsid w:val="005077A0"/>
    <w:rsid w:val="00522193"/>
    <w:rsid w:val="00530D50"/>
    <w:rsid w:val="0056079E"/>
    <w:rsid w:val="00590ECA"/>
    <w:rsid w:val="005D5F3D"/>
    <w:rsid w:val="005E154C"/>
    <w:rsid w:val="0062035F"/>
    <w:rsid w:val="006649D1"/>
    <w:rsid w:val="00691AB6"/>
    <w:rsid w:val="006F688F"/>
    <w:rsid w:val="00740EB2"/>
    <w:rsid w:val="007655FD"/>
    <w:rsid w:val="00783AA2"/>
    <w:rsid w:val="007B33C9"/>
    <w:rsid w:val="008140CF"/>
    <w:rsid w:val="00817E00"/>
    <w:rsid w:val="00833594"/>
    <w:rsid w:val="00843ADD"/>
    <w:rsid w:val="00887C26"/>
    <w:rsid w:val="008D4100"/>
    <w:rsid w:val="00911816"/>
    <w:rsid w:val="00913A2C"/>
    <w:rsid w:val="00921C96"/>
    <w:rsid w:val="00922227"/>
    <w:rsid w:val="00960556"/>
    <w:rsid w:val="009D0487"/>
    <w:rsid w:val="00A22BA8"/>
    <w:rsid w:val="00A5056A"/>
    <w:rsid w:val="00A76F76"/>
    <w:rsid w:val="00A84A12"/>
    <w:rsid w:val="00AC5908"/>
    <w:rsid w:val="00AD105D"/>
    <w:rsid w:val="00B1144A"/>
    <w:rsid w:val="00B147DD"/>
    <w:rsid w:val="00B3297F"/>
    <w:rsid w:val="00B37BCD"/>
    <w:rsid w:val="00B63C79"/>
    <w:rsid w:val="00BB6D85"/>
    <w:rsid w:val="00BC1160"/>
    <w:rsid w:val="00BD52D7"/>
    <w:rsid w:val="00BE1722"/>
    <w:rsid w:val="00C20465"/>
    <w:rsid w:val="00CD048F"/>
    <w:rsid w:val="00CD0516"/>
    <w:rsid w:val="00CE57BF"/>
    <w:rsid w:val="00D5068E"/>
    <w:rsid w:val="00D63064"/>
    <w:rsid w:val="00DB632D"/>
    <w:rsid w:val="00DB72C2"/>
    <w:rsid w:val="00DD31A0"/>
    <w:rsid w:val="00DF6F04"/>
    <w:rsid w:val="00DF70EF"/>
    <w:rsid w:val="00E32BFC"/>
    <w:rsid w:val="00E950D5"/>
    <w:rsid w:val="00EA05AB"/>
    <w:rsid w:val="00F06D25"/>
    <w:rsid w:val="00F71FDD"/>
    <w:rsid w:val="00FC7940"/>
    <w:rsid w:val="00FD1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290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D729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408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</TotalTime>
  <Pages>8</Pages>
  <Words>1584</Words>
  <Characters>9029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6 класс</dc:title>
  <dc:subject/>
  <dc:creator>Admin</dc:creator>
  <cp:keywords/>
  <dc:description/>
  <cp:lastModifiedBy>Абакар</cp:lastModifiedBy>
  <cp:revision>8</cp:revision>
  <cp:lastPrinted>2017-09-13T05:49:00Z</cp:lastPrinted>
  <dcterms:created xsi:type="dcterms:W3CDTF">2014-09-11T19:05:00Z</dcterms:created>
  <dcterms:modified xsi:type="dcterms:W3CDTF">2017-10-19T18:54:00Z</dcterms:modified>
</cp:coreProperties>
</file>